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55DF8" w14:textId="77777777" w:rsidR="00EA40D9" w:rsidRPr="00286584" w:rsidRDefault="005F16AD" w:rsidP="00286584">
      <w:pPr>
        <w:overflowPunct w:val="0"/>
        <w:jc w:val="right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1"/>
        </w:rPr>
      </w:pPr>
      <w:r>
        <w:rPr>
          <w:rFonts w:ascii="ＭＳ 明朝" w:hAnsi="Times New Roman" w:hint="eastAsia"/>
          <w:color w:val="000000" w:themeColor="text1"/>
          <w:spacing w:val="4"/>
          <w:kern w:val="0"/>
          <w:sz w:val="24"/>
          <w:szCs w:val="21"/>
        </w:rPr>
        <w:t>別紙６</w:t>
      </w:r>
    </w:p>
    <w:p w14:paraId="57D2FCD0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54398C01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3EBCF767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726BF99D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3353FC04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37F7E239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3BAE6419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2C42E02F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1C9F4165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249C7CC3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226AF9BE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7CFBAAA3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5DCE2D65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49B05109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0C219BD7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00644B38" w14:textId="77777777" w:rsidR="00EA40D9" w:rsidRPr="00100493" w:rsidRDefault="00EA40D9" w:rsidP="00EA40D9">
      <w:pPr>
        <w:overflowPunct w:val="0"/>
        <w:jc w:val="center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  <w:r w:rsidRPr="00100493">
        <w:rPr>
          <w:rFonts w:hint="eastAsia"/>
          <w:color w:val="000000" w:themeColor="text1"/>
          <w:spacing w:val="4"/>
          <w:sz w:val="40"/>
          <w:szCs w:val="40"/>
        </w:rPr>
        <w:t>入</w:t>
      </w:r>
      <w:r w:rsidRPr="00100493">
        <w:rPr>
          <w:color w:val="000000" w:themeColor="text1"/>
          <w:spacing w:val="2"/>
          <w:sz w:val="40"/>
          <w:szCs w:val="40"/>
        </w:rPr>
        <w:t xml:space="preserve"> </w:t>
      </w:r>
      <w:r w:rsidRPr="00100493">
        <w:rPr>
          <w:rFonts w:hint="eastAsia"/>
          <w:color w:val="000000" w:themeColor="text1"/>
          <w:spacing w:val="4"/>
          <w:sz w:val="40"/>
          <w:szCs w:val="40"/>
        </w:rPr>
        <w:t>札</w:t>
      </w:r>
      <w:r w:rsidRPr="00100493">
        <w:rPr>
          <w:color w:val="000000" w:themeColor="text1"/>
          <w:spacing w:val="2"/>
          <w:sz w:val="40"/>
          <w:szCs w:val="40"/>
        </w:rPr>
        <w:t xml:space="preserve"> </w:t>
      </w:r>
      <w:r w:rsidRPr="00100493">
        <w:rPr>
          <w:rFonts w:hint="eastAsia"/>
          <w:color w:val="000000" w:themeColor="text1"/>
          <w:spacing w:val="4"/>
          <w:sz w:val="40"/>
          <w:szCs w:val="40"/>
        </w:rPr>
        <w:t>書</w:t>
      </w:r>
      <w:r w:rsidRPr="00100493">
        <w:rPr>
          <w:color w:val="000000" w:themeColor="text1"/>
          <w:spacing w:val="2"/>
          <w:sz w:val="40"/>
          <w:szCs w:val="40"/>
        </w:rPr>
        <w:t xml:space="preserve"> </w:t>
      </w:r>
      <w:r w:rsidRPr="00100493">
        <w:rPr>
          <w:rFonts w:hint="eastAsia"/>
          <w:color w:val="000000" w:themeColor="text1"/>
          <w:spacing w:val="4"/>
          <w:sz w:val="40"/>
          <w:szCs w:val="40"/>
        </w:rPr>
        <w:t>及</w:t>
      </w:r>
      <w:r w:rsidRPr="00100493">
        <w:rPr>
          <w:color w:val="000000" w:themeColor="text1"/>
          <w:spacing w:val="2"/>
          <w:sz w:val="40"/>
          <w:szCs w:val="40"/>
        </w:rPr>
        <w:t xml:space="preserve"> </w:t>
      </w:r>
      <w:r w:rsidRPr="00100493">
        <w:rPr>
          <w:rFonts w:hint="eastAsia"/>
          <w:color w:val="000000" w:themeColor="text1"/>
          <w:spacing w:val="4"/>
          <w:sz w:val="40"/>
          <w:szCs w:val="40"/>
        </w:rPr>
        <w:t>び</w:t>
      </w:r>
      <w:r w:rsidRPr="00100493">
        <w:rPr>
          <w:color w:val="000000" w:themeColor="text1"/>
          <w:spacing w:val="2"/>
          <w:sz w:val="40"/>
          <w:szCs w:val="40"/>
        </w:rPr>
        <w:t xml:space="preserve"> </w:t>
      </w:r>
      <w:r w:rsidRPr="00100493">
        <w:rPr>
          <w:rFonts w:hint="eastAsia"/>
          <w:color w:val="000000" w:themeColor="text1"/>
          <w:spacing w:val="4"/>
          <w:sz w:val="40"/>
          <w:szCs w:val="40"/>
        </w:rPr>
        <w:t>委</w:t>
      </w:r>
      <w:r w:rsidRPr="00100493">
        <w:rPr>
          <w:color w:val="000000" w:themeColor="text1"/>
          <w:spacing w:val="2"/>
          <w:sz w:val="40"/>
          <w:szCs w:val="40"/>
        </w:rPr>
        <w:t xml:space="preserve"> </w:t>
      </w:r>
      <w:r w:rsidRPr="00100493">
        <w:rPr>
          <w:rFonts w:hint="eastAsia"/>
          <w:color w:val="000000" w:themeColor="text1"/>
          <w:spacing w:val="4"/>
          <w:sz w:val="40"/>
          <w:szCs w:val="40"/>
        </w:rPr>
        <w:t>任</w:t>
      </w:r>
      <w:r w:rsidRPr="00100493">
        <w:rPr>
          <w:color w:val="000000" w:themeColor="text1"/>
          <w:spacing w:val="2"/>
          <w:sz w:val="40"/>
          <w:szCs w:val="40"/>
        </w:rPr>
        <w:t xml:space="preserve"> </w:t>
      </w:r>
      <w:r w:rsidRPr="00100493">
        <w:rPr>
          <w:rFonts w:hint="eastAsia"/>
          <w:color w:val="000000" w:themeColor="text1"/>
          <w:spacing w:val="4"/>
          <w:sz w:val="40"/>
          <w:szCs w:val="40"/>
        </w:rPr>
        <w:t>状</w:t>
      </w:r>
    </w:p>
    <w:p w14:paraId="22A65B18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63016097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46E363E9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1C7CC06E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8EF0D2E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5D99A05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7F6727C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1492A929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59704084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4267F1C1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28B23EE0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5922CEF8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276AF7C2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4DAF8406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6168BD02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A27E5F9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7AE38AE" w14:textId="77777777" w:rsidR="00286584" w:rsidRPr="00100493" w:rsidRDefault="00286584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1C14008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5DC23E0F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FD3A667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5A3BF44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25ED8BAA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2513CB41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36955EF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B1252B7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8FC2CB9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4D4C5A99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53C6B90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9F72DD4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1AA618E7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1160532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4D2409A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41055473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485870A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119A3425" w14:textId="77777777" w:rsidR="008B508A" w:rsidRPr="00100493" w:rsidRDefault="008B508A">
      <w:pPr>
        <w:pStyle w:val="a3"/>
        <w:rPr>
          <w:color w:val="FF0000"/>
          <w:spacing w:val="0"/>
        </w:rPr>
      </w:pPr>
    </w:p>
    <w:p w14:paraId="63CF3B0B" w14:textId="77777777" w:rsidR="00A51EF4" w:rsidRPr="00100493" w:rsidRDefault="00A51EF4">
      <w:pPr>
        <w:pStyle w:val="a3"/>
        <w:rPr>
          <w:color w:val="000000" w:themeColor="text1"/>
          <w:spacing w:val="0"/>
        </w:rPr>
      </w:pPr>
    </w:p>
    <w:p w14:paraId="2018F967" w14:textId="77777777" w:rsidR="008B508A" w:rsidRPr="00100493" w:rsidRDefault="008B508A">
      <w:pPr>
        <w:pStyle w:val="a3"/>
        <w:jc w:val="center"/>
        <w:rPr>
          <w:color w:val="000000" w:themeColor="text1"/>
          <w:spacing w:val="0"/>
          <w:sz w:val="32"/>
          <w:szCs w:val="32"/>
        </w:rPr>
      </w:pPr>
      <w:r w:rsidRPr="00100493">
        <w:rPr>
          <w:rFonts w:ascii="ＭＳ 明朝" w:hAnsi="ＭＳ 明朝" w:hint="eastAsia"/>
          <w:color w:val="000000" w:themeColor="text1"/>
          <w:sz w:val="32"/>
          <w:szCs w:val="32"/>
        </w:rPr>
        <w:t>入　　札　　書</w:t>
      </w:r>
      <w:r w:rsidR="000C253A" w:rsidRPr="00100493">
        <w:rPr>
          <w:rFonts w:ascii="ＭＳ 明朝" w:hAnsi="ＭＳ 明朝" w:hint="eastAsia"/>
          <w:color w:val="000000" w:themeColor="text1"/>
          <w:sz w:val="32"/>
          <w:szCs w:val="32"/>
        </w:rPr>
        <w:t>（単体用）</w:t>
      </w:r>
      <w:r w:rsidR="00A51EF4" w:rsidRPr="00100493">
        <w:rPr>
          <w:rFonts w:ascii="ＭＳ 明朝" w:hAnsi="ＭＳ 明朝"/>
          <w:color w:val="000000" w:themeColor="text1"/>
          <w:sz w:val="32"/>
          <w:szCs w:val="32"/>
        </w:rPr>
        <w:br/>
      </w:r>
    </w:p>
    <w:p w14:paraId="7924A72D" w14:textId="77777777" w:rsidR="008B508A" w:rsidRPr="00100493" w:rsidRDefault="008B508A">
      <w:pPr>
        <w:pStyle w:val="a3"/>
        <w:spacing w:line="110" w:lineRule="exact"/>
        <w:rPr>
          <w:color w:val="000000" w:themeColor="text1"/>
          <w:spacing w:val="0"/>
        </w:rPr>
      </w:pPr>
    </w:p>
    <w:tbl>
      <w:tblPr>
        <w:tblW w:w="0" w:type="auto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622"/>
        <w:gridCol w:w="6478"/>
      </w:tblGrid>
      <w:tr w:rsidR="00100493" w:rsidRPr="00100493" w14:paraId="5923C42D" w14:textId="77777777" w:rsidTr="004B5235">
        <w:trPr>
          <w:trHeight w:hRule="exact" w:val="792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637C" w14:textId="77777777" w:rsidR="008B508A" w:rsidRPr="00100493" w:rsidRDefault="008B508A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入　札　金　額</w:t>
            </w:r>
          </w:p>
        </w:tc>
        <w:tc>
          <w:tcPr>
            <w:tcW w:w="6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AB4286" w14:textId="77777777" w:rsidR="008B508A" w:rsidRPr="00100493" w:rsidRDefault="008B508A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￥</w:t>
            </w:r>
          </w:p>
        </w:tc>
      </w:tr>
      <w:tr w:rsidR="00100493" w:rsidRPr="00100493" w14:paraId="4393BBDB" w14:textId="77777777" w:rsidTr="004B5235">
        <w:trPr>
          <w:trHeight w:hRule="exact" w:val="844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E6B6" w14:textId="77777777" w:rsidR="008B508A" w:rsidRPr="00100493" w:rsidRDefault="008B508A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入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札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の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目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的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A93181" w14:textId="77777777" w:rsidR="00CD5B27" w:rsidRDefault="00CD5B27" w:rsidP="005B68D6">
            <w:pPr>
              <w:pStyle w:val="a3"/>
              <w:rPr>
                <w:rFonts w:ascii="ＭＳ 明朝"/>
                <w:color w:val="000000" w:themeColor="text1"/>
              </w:rPr>
            </w:pPr>
            <w:r w:rsidRPr="00CD5B27">
              <w:rPr>
                <w:rFonts w:ascii="ＭＳ 明朝" w:hint="eastAsia"/>
                <w:color w:val="000000" w:themeColor="text1"/>
              </w:rPr>
              <w:t>ＲＰＡライセンス・ＡＩ－ＯＣＲサービス</w:t>
            </w:r>
          </w:p>
          <w:p w14:paraId="7E84B153" w14:textId="66A9D6FA" w:rsidR="008B508A" w:rsidRPr="00100493" w:rsidRDefault="00CD5B27" w:rsidP="005B68D6">
            <w:pPr>
              <w:pStyle w:val="a3"/>
              <w:rPr>
                <w:rFonts w:ascii="ＭＳ 明朝"/>
                <w:color w:val="000000" w:themeColor="text1"/>
              </w:rPr>
            </w:pPr>
            <w:r w:rsidRPr="00CD5B27">
              <w:rPr>
                <w:rFonts w:ascii="ＭＳ 明朝" w:hint="eastAsia"/>
                <w:color w:val="000000" w:themeColor="text1"/>
              </w:rPr>
              <w:t>及び利用機器等賃貸借</w:t>
            </w:r>
          </w:p>
        </w:tc>
      </w:tr>
      <w:tr w:rsidR="00100493" w:rsidRPr="00100493" w14:paraId="16502C37" w14:textId="77777777" w:rsidTr="004B5235">
        <w:trPr>
          <w:trHeight w:hRule="exact" w:val="857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AA065" w14:textId="77777777" w:rsidR="008B508A" w:rsidRPr="00100493" w:rsidRDefault="008B508A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引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渡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の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場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所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080261" w14:textId="349F6C58" w:rsidR="008B508A" w:rsidRPr="00100493" w:rsidRDefault="00DB2BBC" w:rsidP="009C26B4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ascii="ＭＳ 明朝" w:hAnsi="ＭＳ 明朝" w:hint="eastAsia"/>
                <w:color w:val="000000" w:themeColor="text1"/>
              </w:rPr>
              <w:t>沖縄県企画部</w:t>
            </w:r>
            <w:r w:rsidR="00751D4C">
              <w:rPr>
                <w:rFonts w:ascii="ＭＳ 明朝" w:hAnsi="ＭＳ 明朝" w:hint="eastAsia"/>
                <w:color w:val="000000" w:themeColor="text1"/>
              </w:rPr>
              <w:t>情報基盤整備課</w:t>
            </w:r>
            <w:r w:rsidR="009C26B4">
              <w:rPr>
                <w:rFonts w:ascii="ＭＳ 明朝" w:hAnsi="ＭＳ 明朝" w:hint="eastAsia"/>
                <w:color w:val="000000" w:themeColor="text1"/>
              </w:rPr>
              <w:t>の他、</w:t>
            </w:r>
            <w:r w:rsidR="007420CE" w:rsidRPr="00100493">
              <w:rPr>
                <w:rFonts w:ascii="ＭＳ 明朝" w:hAnsi="ＭＳ 明朝" w:hint="eastAsia"/>
                <w:color w:val="000000" w:themeColor="text1"/>
              </w:rPr>
              <w:t>同賃貸借仕様書による</w:t>
            </w:r>
            <w:r w:rsidR="000C253A" w:rsidRPr="00100493">
              <w:rPr>
                <w:rFonts w:ascii="ＭＳ 明朝" w:hAnsi="ＭＳ 明朝" w:hint="eastAsia"/>
                <w:color w:val="000000" w:themeColor="text1"/>
              </w:rPr>
              <w:t>。</w:t>
            </w:r>
          </w:p>
        </w:tc>
      </w:tr>
      <w:tr w:rsidR="00100493" w:rsidRPr="00100493" w14:paraId="5E28B5F3" w14:textId="77777777" w:rsidTr="004B5235">
        <w:trPr>
          <w:trHeight w:hRule="exact" w:val="840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FFD1" w14:textId="77777777" w:rsidR="008B508A" w:rsidRPr="00100493" w:rsidRDefault="008B508A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="00100493" w:rsidRPr="00100493">
              <w:rPr>
                <w:rFonts w:ascii="ＭＳ 明朝" w:hAnsi="ＭＳ 明朝" w:hint="eastAsia"/>
                <w:color w:val="000000" w:themeColor="text1"/>
              </w:rPr>
              <w:t xml:space="preserve">履　行　</w:t>
            </w:r>
            <w:r w:rsidR="000C253A" w:rsidRPr="00100493">
              <w:rPr>
                <w:rFonts w:ascii="ＭＳ 明朝" w:hAnsi="ＭＳ 明朝" w:hint="eastAsia"/>
                <w:color w:val="000000" w:themeColor="text1"/>
              </w:rPr>
              <w:t>期　間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AEB37E" w14:textId="6AB4C546" w:rsidR="008B508A" w:rsidRPr="00100493" w:rsidRDefault="00E30060" w:rsidP="004B5235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契約締結</w:t>
            </w:r>
            <w:r w:rsidR="008B508A" w:rsidRPr="00100493">
              <w:rPr>
                <w:rFonts w:ascii="ＭＳ 明朝" w:hAnsi="ＭＳ 明朝" w:hint="eastAsia"/>
                <w:color w:val="000000" w:themeColor="text1"/>
              </w:rPr>
              <w:t>日から</w:t>
            </w:r>
            <w:r w:rsidR="004B5235">
              <w:rPr>
                <w:rFonts w:ascii="ＭＳ 明朝" w:hAnsi="ＭＳ 明朝" w:hint="eastAsia"/>
                <w:color w:val="000000" w:themeColor="text1"/>
              </w:rPr>
              <w:t>令和</w:t>
            </w:r>
            <w:r w:rsidR="006C1DCA">
              <w:rPr>
                <w:rFonts w:ascii="ＭＳ 明朝" w:hAnsi="ＭＳ 明朝" w:hint="eastAsia"/>
                <w:color w:val="000000" w:themeColor="text1"/>
              </w:rPr>
              <w:t>13</w:t>
            </w:r>
            <w:r w:rsidR="004B5235">
              <w:rPr>
                <w:rFonts w:ascii="ＭＳ 明朝" w:hAnsi="ＭＳ 明朝" w:hint="eastAsia"/>
                <w:color w:val="000000" w:themeColor="text1"/>
              </w:rPr>
              <w:t>年</w:t>
            </w:r>
            <w:r w:rsidR="007420CE">
              <w:rPr>
                <w:rFonts w:ascii="ＭＳ 明朝" w:hAnsi="ＭＳ 明朝" w:hint="eastAsia"/>
                <w:color w:val="000000" w:themeColor="text1"/>
              </w:rPr>
              <w:t>９</w:t>
            </w:r>
            <w:r w:rsidR="008B508A" w:rsidRPr="00100493">
              <w:rPr>
                <w:rFonts w:ascii="ＭＳ 明朝" w:hAnsi="ＭＳ 明朝" w:hint="eastAsia"/>
                <w:color w:val="000000" w:themeColor="text1"/>
              </w:rPr>
              <w:t>月</w:t>
            </w:r>
            <w:r w:rsidR="007420CE">
              <w:rPr>
                <w:rFonts w:ascii="ＭＳ 明朝" w:hAnsi="ＭＳ 明朝" w:hint="eastAsia"/>
                <w:color w:val="000000" w:themeColor="text1"/>
              </w:rPr>
              <w:t>30</w:t>
            </w:r>
            <w:r w:rsidR="008B508A" w:rsidRPr="00100493">
              <w:rPr>
                <w:rFonts w:ascii="ＭＳ 明朝" w:hAnsi="ＭＳ 明朝" w:hint="eastAsia"/>
                <w:color w:val="000000" w:themeColor="text1"/>
              </w:rPr>
              <w:t>日まで</w:t>
            </w:r>
          </w:p>
        </w:tc>
      </w:tr>
      <w:tr w:rsidR="00100493" w:rsidRPr="00100493" w14:paraId="1B09BE67" w14:textId="77777777" w:rsidTr="004B5235">
        <w:trPr>
          <w:trHeight w:hRule="exact" w:val="853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90890" w14:textId="77777777" w:rsidR="008B508A" w:rsidRPr="00100493" w:rsidRDefault="008B508A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EF2107">
              <w:rPr>
                <w:rFonts w:ascii="ＭＳ 明朝" w:hAnsi="ＭＳ 明朝" w:hint="eastAsia"/>
                <w:color w:val="000000" w:themeColor="text1"/>
                <w:spacing w:val="62"/>
                <w:fitText w:val="1600" w:id="83030272"/>
              </w:rPr>
              <w:t>入札保証</w:t>
            </w:r>
            <w:r w:rsidRPr="00EF2107">
              <w:rPr>
                <w:rFonts w:ascii="ＭＳ 明朝" w:hAnsi="ＭＳ 明朝" w:hint="eastAsia"/>
                <w:color w:val="000000" w:themeColor="text1"/>
                <w:spacing w:val="2"/>
                <w:fitText w:val="1600" w:id="83030272"/>
              </w:rPr>
              <w:t>金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2A5B9F" w14:textId="77777777" w:rsidR="008B508A" w:rsidRPr="00100493" w:rsidRDefault="008B508A" w:rsidP="00CE7C6F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cs="Century"/>
                <w:color w:val="000000" w:themeColor="text1"/>
                <w:spacing w:val="2"/>
              </w:rPr>
              <w:t xml:space="preserve"> </w:t>
            </w:r>
          </w:p>
        </w:tc>
      </w:tr>
    </w:tbl>
    <w:p w14:paraId="5FDA2E83" w14:textId="77777777" w:rsidR="00A51EF4" w:rsidRPr="00100493" w:rsidRDefault="00A51EF4">
      <w:pPr>
        <w:pStyle w:val="a3"/>
        <w:rPr>
          <w:color w:val="000000" w:themeColor="text1"/>
          <w:spacing w:val="0"/>
        </w:rPr>
      </w:pPr>
      <w:r w:rsidRPr="00100493">
        <w:rPr>
          <w:rFonts w:hint="eastAsia"/>
          <w:color w:val="000000" w:themeColor="text1"/>
          <w:spacing w:val="0"/>
        </w:rPr>
        <w:br/>
      </w:r>
    </w:p>
    <w:p w14:paraId="5037412A" w14:textId="77777777" w:rsidR="008B508A" w:rsidRPr="00100493" w:rsidRDefault="008B508A" w:rsidP="00A51EF4">
      <w:pPr>
        <w:pStyle w:val="a3"/>
        <w:ind w:firstLineChars="100" w:firstLine="248"/>
        <w:rPr>
          <w:rFonts w:ascii="ＭＳ 明朝" w:hAnsi="ＭＳ 明朝"/>
          <w:color w:val="000000" w:themeColor="text1"/>
          <w:sz w:val="24"/>
          <w:szCs w:val="24"/>
        </w:rPr>
      </w:pP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>上記</w:t>
      </w:r>
      <w:r w:rsidR="00A51EF4" w:rsidRPr="00100493">
        <w:rPr>
          <w:rFonts w:ascii="ＭＳ 明朝" w:hAnsi="ＭＳ 明朝" w:hint="eastAsia"/>
          <w:color w:val="000000" w:themeColor="text1"/>
          <w:sz w:val="24"/>
          <w:szCs w:val="24"/>
        </w:rPr>
        <w:t>の入札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>金額にその</w:t>
      </w:r>
      <w:r w:rsidRPr="00100493">
        <w:rPr>
          <w:rFonts w:ascii="ＭＳ 明朝" w:hAnsi="ＭＳ 明朝"/>
          <w:color w:val="000000" w:themeColor="text1"/>
          <w:sz w:val="24"/>
          <w:szCs w:val="24"/>
        </w:rPr>
        <w:t>100</w:t>
      </w:r>
      <w:r w:rsidR="00EF2107">
        <w:rPr>
          <w:rFonts w:ascii="ＭＳ 明朝" w:hAnsi="ＭＳ 明朝" w:hint="eastAsia"/>
          <w:color w:val="000000" w:themeColor="text1"/>
          <w:sz w:val="24"/>
          <w:szCs w:val="24"/>
        </w:rPr>
        <w:t>分の10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>に相当する金額を加算した金額（当該金額に１円未満の端数があるときは、その端数金額を切り捨てた金額）をもって受託したいので、呈示された仕様書、契約条項及び沖縄県財務規則（昭和</w:t>
      </w:r>
      <w:r w:rsidRPr="00100493">
        <w:rPr>
          <w:rFonts w:ascii="ＭＳ 明朝" w:hAnsi="ＭＳ 明朝"/>
          <w:color w:val="000000" w:themeColor="text1"/>
          <w:sz w:val="24"/>
          <w:szCs w:val="24"/>
        </w:rPr>
        <w:t>47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>年沖縄県規則第</w:t>
      </w:r>
      <w:r w:rsidRPr="00100493">
        <w:rPr>
          <w:rFonts w:ascii="ＭＳ 明朝" w:hAnsi="ＭＳ 明朝"/>
          <w:color w:val="000000" w:themeColor="text1"/>
          <w:sz w:val="24"/>
          <w:szCs w:val="24"/>
        </w:rPr>
        <w:t>12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>号）並びに指示された事項を承知して入札します。</w:t>
      </w:r>
    </w:p>
    <w:p w14:paraId="72CBBF79" w14:textId="77777777" w:rsidR="008B508A" w:rsidRPr="00100493" w:rsidRDefault="008B508A">
      <w:pPr>
        <w:pStyle w:val="a3"/>
        <w:rPr>
          <w:color w:val="000000" w:themeColor="text1"/>
          <w:spacing w:val="0"/>
        </w:rPr>
      </w:pPr>
    </w:p>
    <w:p w14:paraId="0D7D6F49" w14:textId="77777777" w:rsidR="00A51EF4" w:rsidRPr="00100493" w:rsidRDefault="00A51EF4">
      <w:pPr>
        <w:pStyle w:val="a3"/>
        <w:rPr>
          <w:color w:val="000000" w:themeColor="text1"/>
          <w:spacing w:val="0"/>
        </w:rPr>
      </w:pPr>
    </w:p>
    <w:p w14:paraId="2022ED68" w14:textId="77777777" w:rsidR="00A51EF4" w:rsidRPr="00100493" w:rsidRDefault="00A51EF4">
      <w:pPr>
        <w:pStyle w:val="a3"/>
        <w:rPr>
          <w:color w:val="000000" w:themeColor="text1"/>
          <w:spacing w:val="0"/>
        </w:rPr>
      </w:pPr>
    </w:p>
    <w:p w14:paraId="76FA76DC" w14:textId="7ADB736C" w:rsidR="008B508A" w:rsidRPr="00100493" w:rsidRDefault="00751D4C" w:rsidP="00A51EF4">
      <w:pPr>
        <w:pStyle w:val="a3"/>
        <w:ind w:firstLineChars="300" w:firstLine="744"/>
        <w:rPr>
          <w:color w:val="000000" w:themeColor="text1"/>
          <w:spacing w:val="0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="00BA6D67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  <w:r w:rsidR="000C253A" w:rsidRPr="00100493">
        <w:rPr>
          <w:rFonts w:ascii="ＭＳ 明朝" w:hAnsi="ＭＳ 明朝" w:hint="eastAsia"/>
          <w:color w:val="000000" w:themeColor="text1"/>
          <w:sz w:val="24"/>
          <w:szCs w:val="24"/>
        </w:rPr>
        <w:t xml:space="preserve">年　</w:t>
      </w:r>
      <w:r w:rsidR="00A51EF4" w:rsidRPr="00100493">
        <w:rPr>
          <w:rFonts w:ascii="ＭＳ 明朝" w:hAnsi="ＭＳ 明朝" w:hint="eastAsia"/>
          <w:color w:val="000000" w:themeColor="text1"/>
          <w:sz w:val="24"/>
          <w:szCs w:val="24"/>
        </w:rPr>
        <w:t xml:space="preserve"> </w:t>
      </w:r>
      <w:r w:rsidR="008B508A" w:rsidRPr="00100493">
        <w:rPr>
          <w:rFonts w:ascii="ＭＳ 明朝" w:hAnsi="ＭＳ 明朝" w:hint="eastAsia"/>
          <w:color w:val="000000" w:themeColor="text1"/>
          <w:sz w:val="24"/>
          <w:szCs w:val="24"/>
        </w:rPr>
        <w:t>月</w:t>
      </w:r>
      <w:r w:rsidR="000C253A" w:rsidRPr="00100493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  <w:r w:rsidR="00A51EF4" w:rsidRPr="00100493">
        <w:rPr>
          <w:rFonts w:ascii="ＭＳ 明朝" w:hAnsi="ＭＳ 明朝" w:hint="eastAsia"/>
          <w:color w:val="000000" w:themeColor="text1"/>
          <w:sz w:val="24"/>
          <w:szCs w:val="24"/>
        </w:rPr>
        <w:t xml:space="preserve"> </w:t>
      </w:r>
      <w:r w:rsidR="008B508A" w:rsidRPr="00100493">
        <w:rPr>
          <w:rFonts w:ascii="ＭＳ 明朝" w:hAnsi="ＭＳ 明朝" w:hint="eastAsia"/>
          <w:color w:val="000000" w:themeColor="text1"/>
          <w:sz w:val="24"/>
          <w:szCs w:val="24"/>
        </w:rPr>
        <w:t>日</w:t>
      </w:r>
    </w:p>
    <w:p w14:paraId="01AECC17" w14:textId="77777777" w:rsidR="00A51EF4" w:rsidRPr="00100493" w:rsidRDefault="00A51EF4">
      <w:pPr>
        <w:pStyle w:val="a3"/>
        <w:rPr>
          <w:color w:val="000000" w:themeColor="text1"/>
          <w:spacing w:val="0"/>
          <w:sz w:val="24"/>
          <w:szCs w:val="24"/>
        </w:rPr>
      </w:pPr>
    </w:p>
    <w:p w14:paraId="29D82CB4" w14:textId="77777777" w:rsidR="008B508A" w:rsidRPr="00100493" w:rsidRDefault="008B508A">
      <w:pPr>
        <w:pStyle w:val="a3"/>
        <w:rPr>
          <w:color w:val="000000" w:themeColor="text1"/>
          <w:spacing w:val="0"/>
        </w:rPr>
      </w:pPr>
    </w:p>
    <w:p w14:paraId="6537BE85" w14:textId="77777777" w:rsidR="008B508A" w:rsidRPr="00100493" w:rsidRDefault="008B508A">
      <w:pPr>
        <w:pStyle w:val="a3"/>
        <w:rPr>
          <w:color w:val="000000" w:themeColor="text1"/>
          <w:spacing w:val="0"/>
          <w:sz w:val="24"/>
          <w:szCs w:val="24"/>
        </w:rPr>
      </w:pPr>
      <w:r w:rsidRPr="00100493">
        <w:rPr>
          <w:rFonts w:ascii="ＭＳ 明朝" w:hAnsi="ＭＳ 明朝"/>
          <w:color w:val="000000" w:themeColor="text1"/>
          <w:spacing w:val="2"/>
        </w:rPr>
        <w:t xml:space="preserve">    </w:t>
      </w:r>
      <w:r w:rsidR="00A51EF4" w:rsidRPr="00100493">
        <w:rPr>
          <w:rFonts w:ascii="ＭＳ 明朝" w:hAnsi="ＭＳ 明朝"/>
          <w:color w:val="000000" w:themeColor="text1"/>
          <w:spacing w:val="2"/>
        </w:rPr>
        <w:t xml:space="preserve">                         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>入札者</w:t>
      </w:r>
      <w:r w:rsidRPr="00100493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>住　所</w:t>
      </w:r>
    </w:p>
    <w:p w14:paraId="2694EFF3" w14:textId="77777777" w:rsidR="008B508A" w:rsidRPr="00100493" w:rsidRDefault="008B508A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100493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         </w:t>
      </w:r>
    </w:p>
    <w:p w14:paraId="3AC60BE1" w14:textId="77777777" w:rsidR="008B508A" w:rsidRPr="00100493" w:rsidRDefault="00A51EF4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100493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</w:t>
      </w:r>
      <w:r w:rsidR="008B508A" w:rsidRPr="00100493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商号又は名称</w:t>
      </w:r>
    </w:p>
    <w:p w14:paraId="5AC27EF8" w14:textId="77777777" w:rsidR="008B508A" w:rsidRPr="00100493" w:rsidRDefault="008B508A">
      <w:pPr>
        <w:pStyle w:val="a3"/>
        <w:rPr>
          <w:color w:val="000000" w:themeColor="text1"/>
          <w:spacing w:val="0"/>
          <w:sz w:val="24"/>
          <w:szCs w:val="24"/>
        </w:rPr>
      </w:pPr>
    </w:p>
    <w:p w14:paraId="728DCDD4" w14:textId="77777777" w:rsidR="008B508A" w:rsidRDefault="00A51EF4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100493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</w:t>
      </w:r>
      <w:r w:rsidR="008B508A" w:rsidRPr="00100493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代表者氏名</w:t>
      </w:r>
      <w:r w:rsidR="008B508A" w:rsidRPr="00100493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</w:t>
      </w:r>
      <w:r w:rsidR="008B508A" w:rsidRPr="00100493">
        <w:rPr>
          <w:rFonts w:ascii="ＭＳ 明朝" w:hAnsi="ＭＳ 明朝" w:hint="eastAsia"/>
          <w:color w:val="000000" w:themeColor="text1"/>
          <w:sz w:val="24"/>
          <w:szCs w:val="24"/>
        </w:rPr>
        <w:t>印</w:t>
      </w:r>
    </w:p>
    <w:p w14:paraId="451E20C5" w14:textId="77777777" w:rsidR="004B5235" w:rsidRDefault="004B5235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</w:p>
    <w:p w14:paraId="2FDC0EFE" w14:textId="77777777" w:rsidR="004B5235" w:rsidRDefault="004B5235" w:rsidP="004B5235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100493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</w:t>
      </w:r>
      <w:r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代理人</w:t>
      </w:r>
      <w:r w:rsidRPr="00100493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氏名</w:t>
      </w:r>
      <w:r w:rsidRPr="00100493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>印</w:t>
      </w:r>
    </w:p>
    <w:p w14:paraId="2837EF8E" w14:textId="77777777" w:rsidR="008B508A" w:rsidRPr="00100493" w:rsidRDefault="00A51EF4">
      <w:pPr>
        <w:pStyle w:val="a3"/>
        <w:rPr>
          <w:color w:val="000000" w:themeColor="text1"/>
          <w:spacing w:val="0"/>
        </w:rPr>
      </w:pPr>
      <w:r w:rsidRPr="00100493">
        <w:rPr>
          <w:rFonts w:hint="eastAsia"/>
          <w:color w:val="000000" w:themeColor="text1"/>
          <w:spacing w:val="0"/>
        </w:rPr>
        <w:br/>
      </w:r>
    </w:p>
    <w:p w14:paraId="04EDE6CB" w14:textId="77777777" w:rsidR="00A51EF4" w:rsidRPr="00100493" w:rsidRDefault="00A51EF4">
      <w:pPr>
        <w:pStyle w:val="a3"/>
        <w:rPr>
          <w:color w:val="000000" w:themeColor="text1"/>
          <w:spacing w:val="0"/>
        </w:rPr>
      </w:pPr>
    </w:p>
    <w:p w14:paraId="35BBA2CF" w14:textId="77777777" w:rsidR="008B508A" w:rsidRPr="00100493" w:rsidRDefault="008B508A">
      <w:pPr>
        <w:pStyle w:val="a3"/>
        <w:rPr>
          <w:color w:val="FF0000"/>
          <w:spacing w:val="0"/>
          <w:sz w:val="24"/>
          <w:szCs w:val="24"/>
        </w:rPr>
      </w:pPr>
      <w:r w:rsidRPr="00100493">
        <w:rPr>
          <w:rFonts w:ascii="ＭＳ 明朝" w:hAnsi="ＭＳ 明朝"/>
          <w:color w:val="000000" w:themeColor="text1"/>
          <w:spacing w:val="2"/>
        </w:rPr>
        <w:t xml:space="preserve">    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 xml:space="preserve">沖縄県知事　</w:t>
      </w:r>
      <w:r w:rsidR="004B5235">
        <w:rPr>
          <w:rFonts w:ascii="ＭＳ 明朝" w:hAnsi="ＭＳ 明朝" w:hint="eastAsia"/>
          <w:color w:val="000000" w:themeColor="text1"/>
          <w:sz w:val="24"/>
          <w:szCs w:val="24"/>
        </w:rPr>
        <w:t>玉城　康裕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 xml:space="preserve">　殿</w:t>
      </w:r>
    </w:p>
    <w:p w14:paraId="7A61A75A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F5E24D4" w14:textId="77777777" w:rsidR="004B5235" w:rsidRPr="00100493" w:rsidRDefault="004B5235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29B799AE" w14:textId="77777777" w:rsidR="00A51EF4" w:rsidRPr="00100493" w:rsidRDefault="00A51EF4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38F78B0" w14:textId="77777777" w:rsidR="00A51EF4" w:rsidRPr="00100493" w:rsidRDefault="00A51EF4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215AE90" w14:textId="77777777" w:rsidR="00FA13B3" w:rsidRPr="00100493" w:rsidRDefault="00FA13B3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4D68DC0" w14:textId="77777777" w:rsidR="00A51EF4" w:rsidRPr="00100493" w:rsidRDefault="00A51EF4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608C482" w14:textId="77777777" w:rsidR="00FA13B3" w:rsidRPr="00100493" w:rsidRDefault="00FA13B3" w:rsidP="00FA13B3">
      <w:pPr>
        <w:overflowPunct w:val="0"/>
        <w:jc w:val="center"/>
        <w:textAlignment w:val="baseline"/>
        <w:rPr>
          <w:rFonts w:ascii="ＭＳ 明朝" w:hAnsi="ＭＳ 明朝" w:cs="ＭＳ 明朝"/>
          <w:color w:val="000000" w:themeColor="text1"/>
          <w:kern w:val="0"/>
          <w:szCs w:val="21"/>
        </w:rPr>
      </w:pPr>
      <w:r w:rsidRPr="00100493">
        <w:rPr>
          <w:rFonts w:ascii="ＭＳ 明朝" w:hAnsi="ＭＳ 明朝" w:hint="eastAsia"/>
          <w:color w:val="000000" w:themeColor="text1"/>
          <w:sz w:val="32"/>
          <w:szCs w:val="32"/>
        </w:rPr>
        <w:t>委　　任　　状（単体用）</w:t>
      </w:r>
    </w:p>
    <w:p w14:paraId="09678D31" w14:textId="77777777" w:rsidR="00FA13B3" w:rsidRPr="00100493" w:rsidRDefault="00FA13B3" w:rsidP="0035416A">
      <w:pPr>
        <w:overflowPunct w:val="0"/>
        <w:textAlignment w:val="baseline"/>
        <w:rPr>
          <w:rFonts w:ascii="ＭＳ 明朝" w:hAnsi="ＭＳ 明朝" w:cs="ＭＳ 明朝"/>
          <w:color w:val="000000" w:themeColor="text1"/>
          <w:kern w:val="0"/>
          <w:szCs w:val="21"/>
        </w:rPr>
      </w:pPr>
    </w:p>
    <w:p w14:paraId="64A03BBC" w14:textId="77777777" w:rsidR="00FA13B3" w:rsidRPr="00100493" w:rsidRDefault="00FA13B3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72207835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62B06C15" w14:textId="77777777" w:rsidR="008B508A" w:rsidRPr="00100493" w:rsidRDefault="008B508A" w:rsidP="0035416A">
      <w:pPr>
        <w:overflowPunct w:val="0"/>
        <w:jc w:val="left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私は、　　　　　　　　　　　　　を代理人と定め、下記件名の入札に関する一切の権限を委任いたします。</w:t>
      </w:r>
    </w:p>
    <w:p w14:paraId="252F51F3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23679578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57DDED4A" w14:textId="77777777" w:rsidR="00FA13B3" w:rsidRPr="00100493" w:rsidRDefault="00FA13B3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77E521C5" w14:textId="77777777" w:rsidR="008B508A" w:rsidRPr="00100493" w:rsidRDefault="008B508A" w:rsidP="0035416A">
      <w:pPr>
        <w:overflowPunct w:val="0"/>
        <w:jc w:val="center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記</w:t>
      </w:r>
    </w:p>
    <w:p w14:paraId="2C4D865E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35288B1B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6F6D652B" w14:textId="77777777" w:rsidR="00FA13B3" w:rsidRPr="00100493" w:rsidRDefault="00FA13B3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52CF2512" w14:textId="2F11F7BE" w:rsidR="00F006F6" w:rsidRPr="00100493" w:rsidRDefault="004B5235" w:rsidP="005B68D6">
      <w:pPr>
        <w:overflowPunct w:val="0"/>
        <w:ind w:left="2880" w:hangingChars="1200" w:hanging="2880"/>
        <w:jc w:val="left"/>
        <w:textAlignment w:val="baseline"/>
        <w:rPr>
          <w:rFonts w:ascii="ＭＳ 明朝"/>
          <w:color w:val="000000" w:themeColor="text1"/>
          <w:sz w:val="24"/>
          <w:szCs w:val="24"/>
        </w:rPr>
      </w:pPr>
      <w:r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１　件　　　　名　</w:t>
      </w:r>
      <w:r w:rsidR="00CD5B27" w:rsidRPr="00CD5B27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ＲＰＡライセンス・ＡＩ－ＯＣＲサービス及び利用機器等賃貸借</w:t>
      </w:r>
    </w:p>
    <w:p w14:paraId="6FCE0684" w14:textId="77777777" w:rsidR="008B508A" w:rsidRPr="00201956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4DDCF422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27"/>
        <w:gridCol w:w="1306"/>
      </w:tblGrid>
      <w:tr w:rsidR="00100493" w:rsidRPr="00100493" w14:paraId="5A6B385D" w14:textId="77777777">
        <w:tc>
          <w:tcPr>
            <w:tcW w:w="2827" w:type="dxa"/>
            <w:tcBorders>
              <w:top w:val="nil"/>
              <w:left w:val="nil"/>
              <w:bottom w:val="nil"/>
              <w:right w:val="dashed" w:sz="4" w:space="0" w:color="FF0000"/>
            </w:tcBorders>
          </w:tcPr>
          <w:p w14:paraId="308E91B2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68782F3B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 w:val="24"/>
                <w:szCs w:val="24"/>
              </w:rPr>
            </w:pPr>
            <w:r w:rsidRPr="00100493">
              <w:rPr>
                <w:rFonts w:ascii="ＭＳ 明朝" w:hAnsi="ＭＳ 明朝" w:cs="ＭＳ 明朝" w:hint="eastAsia"/>
                <w:color w:val="000000" w:themeColor="text1"/>
                <w:kern w:val="0"/>
                <w:sz w:val="24"/>
                <w:szCs w:val="24"/>
              </w:rPr>
              <w:t>２　代理人使用印鑑</w:t>
            </w:r>
          </w:p>
          <w:p w14:paraId="65B8D4E8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7ECCA663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0C182991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</w:tc>
        <w:tc>
          <w:tcPr>
            <w:tcW w:w="1306" w:type="dxa"/>
            <w:tcBorders>
              <w:top w:val="dashed" w:sz="4" w:space="0" w:color="FF0000"/>
              <w:left w:val="dashed" w:sz="4" w:space="0" w:color="FF0000"/>
              <w:bottom w:val="dashed" w:sz="4" w:space="0" w:color="FF0000"/>
              <w:right w:val="dashed" w:sz="4" w:space="0" w:color="FF0000"/>
            </w:tcBorders>
          </w:tcPr>
          <w:p w14:paraId="15FF4E0F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7E6259A1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1E1580EF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3A0005A6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2DE58D51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</w:tc>
      </w:tr>
    </w:tbl>
    <w:p w14:paraId="5E5E1CC1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5B81F134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230F309C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18C8868C" w14:textId="0F116D71" w:rsidR="008B508A" w:rsidRPr="00100493" w:rsidRDefault="00751D4C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　令和</w:t>
      </w:r>
      <w:r w:rsidR="00BA6D67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</w:t>
      </w:r>
      <w:r w:rsidR="000C253A"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年　</w:t>
      </w:r>
      <w:r w:rsidR="008B508A"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月</w:t>
      </w:r>
      <w:r w:rsidR="000C253A"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</w:t>
      </w:r>
      <w:r w:rsidR="008B508A"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日</w:t>
      </w:r>
    </w:p>
    <w:p w14:paraId="5FDE7356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</w:p>
    <w:p w14:paraId="73FB9935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</w:p>
    <w:p w14:paraId="163186D5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　　　　　　　　　　　委任者　　　住　所</w:t>
      </w:r>
    </w:p>
    <w:p w14:paraId="050E6788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</w:p>
    <w:p w14:paraId="14A69132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　　　　　　　　　　　　　　</w:t>
      </w:r>
      <w:r w:rsidR="000C253A"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　　</w:t>
      </w:r>
      <w:r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商号又は名称</w:t>
      </w:r>
    </w:p>
    <w:p w14:paraId="551CD4E6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</w:p>
    <w:p w14:paraId="4E205C10" w14:textId="77777777" w:rsidR="008B508A" w:rsidRPr="00100493" w:rsidRDefault="008B508A" w:rsidP="0035416A">
      <w:pPr>
        <w:overflowPunct w:val="0"/>
        <w:jc w:val="left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　　　　　　　　　　　　　　　　　氏　名　　　　　　　　　　　　　　印</w:t>
      </w:r>
    </w:p>
    <w:p w14:paraId="4A78A9DA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 w:val="24"/>
          <w:szCs w:val="24"/>
        </w:rPr>
      </w:pPr>
    </w:p>
    <w:p w14:paraId="1218FA72" w14:textId="77777777" w:rsidR="00FA13B3" w:rsidRPr="00100493" w:rsidRDefault="00FA13B3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 w:val="24"/>
          <w:szCs w:val="24"/>
        </w:rPr>
      </w:pPr>
    </w:p>
    <w:p w14:paraId="634CB09E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 w:val="24"/>
          <w:szCs w:val="24"/>
        </w:rPr>
      </w:pPr>
    </w:p>
    <w:p w14:paraId="10208900" w14:textId="77777777" w:rsidR="00AC7D16" w:rsidRPr="00100493" w:rsidRDefault="00AC7D16" w:rsidP="00AC7D16">
      <w:pPr>
        <w:pStyle w:val="a3"/>
        <w:rPr>
          <w:color w:val="000000" w:themeColor="text1"/>
          <w:spacing w:val="0"/>
          <w:sz w:val="24"/>
          <w:szCs w:val="24"/>
        </w:rPr>
      </w:pPr>
      <w:r w:rsidRPr="00100493">
        <w:rPr>
          <w:rFonts w:ascii="ＭＳ 明朝" w:hAnsi="ＭＳ 明朝"/>
          <w:color w:val="000000" w:themeColor="text1"/>
          <w:spacing w:val="2"/>
        </w:rPr>
        <w:t xml:space="preserve">    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 xml:space="preserve">沖縄県知事　</w:t>
      </w:r>
      <w:r w:rsidR="004B5235">
        <w:rPr>
          <w:rFonts w:ascii="ＭＳ 明朝" w:hAnsi="ＭＳ 明朝" w:hint="eastAsia"/>
          <w:color w:val="000000" w:themeColor="text1"/>
          <w:sz w:val="24"/>
          <w:szCs w:val="24"/>
        </w:rPr>
        <w:t>玉城　康裕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 xml:space="preserve">　殿</w:t>
      </w:r>
    </w:p>
    <w:p w14:paraId="4B34722E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60D3CDB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4E477D9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BD694F3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21D154E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20C721D0" w14:textId="77777777" w:rsidR="004B5235" w:rsidRPr="00100493" w:rsidRDefault="004B5235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1268DF30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5C46F7DF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29A01223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CE4804F" w14:textId="77777777" w:rsidR="00FA13B3" w:rsidRPr="00100493" w:rsidRDefault="00FA13B3" w:rsidP="00FA13B3">
      <w:pPr>
        <w:pStyle w:val="a3"/>
        <w:rPr>
          <w:color w:val="FF0000"/>
          <w:spacing w:val="0"/>
        </w:rPr>
      </w:pPr>
    </w:p>
    <w:p w14:paraId="651B4E5C" w14:textId="77777777" w:rsidR="00FA13B3" w:rsidRPr="00100493" w:rsidRDefault="00FA13B3" w:rsidP="00FA13B3">
      <w:pPr>
        <w:pStyle w:val="a3"/>
        <w:rPr>
          <w:rFonts w:ascii="ＭＳ 明朝" w:hAnsi="ＭＳ 明朝"/>
          <w:color w:val="FF0000"/>
          <w:sz w:val="32"/>
          <w:szCs w:val="32"/>
        </w:rPr>
      </w:pPr>
    </w:p>
    <w:p w14:paraId="6399FC68" w14:textId="77777777" w:rsidR="00FA13B3" w:rsidRPr="007A7C1D" w:rsidRDefault="00FA13B3" w:rsidP="00FA13B3">
      <w:pPr>
        <w:pStyle w:val="a3"/>
        <w:jc w:val="center"/>
        <w:rPr>
          <w:color w:val="000000" w:themeColor="text1"/>
          <w:spacing w:val="0"/>
        </w:rPr>
      </w:pPr>
      <w:r w:rsidRPr="007A7C1D">
        <w:rPr>
          <w:rFonts w:ascii="ＭＳ 明朝" w:hAnsi="ＭＳ 明朝" w:hint="eastAsia"/>
          <w:color w:val="000000" w:themeColor="text1"/>
          <w:sz w:val="32"/>
          <w:szCs w:val="32"/>
        </w:rPr>
        <w:lastRenderedPageBreak/>
        <w:t>入　　札　　書（共同企業体用）</w:t>
      </w:r>
      <w:r w:rsidRPr="007A7C1D">
        <w:rPr>
          <w:rFonts w:ascii="ＭＳ 明朝" w:hAnsi="ＭＳ 明朝"/>
          <w:color w:val="000000" w:themeColor="text1"/>
          <w:sz w:val="32"/>
          <w:szCs w:val="32"/>
        </w:rPr>
        <w:br/>
      </w:r>
    </w:p>
    <w:tbl>
      <w:tblPr>
        <w:tblW w:w="0" w:type="auto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622"/>
        <w:gridCol w:w="6478"/>
      </w:tblGrid>
      <w:tr w:rsidR="007A7C1D" w:rsidRPr="007A7C1D" w14:paraId="33A99A6D" w14:textId="77777777" w:rsidTr="00992098">
        <w:trPr>
          <w:trHeight w:hRule="exact" w:val="792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0B95" w14:textId="77777777" w:rsidR="00FA13B3" w:rsidRPr="007A7C1D" w:rsidRDefault="00FA13B3" w:rsidP="00AF0B91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7A7C1D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入　札　金　額</w:t>
            </w:r>
          </w:p>
        </w:tc>
        <w:tc>
          <w:tcPr>
            <w:tcW w:w="6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4A18E4" w14:textId="77777777" w:rsidR="00FA13B3" w:rsidRPr="007A7C1D" w:rsidRDefault="00FA13B3" w:rsidP="00AF0B91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7A7C1D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￥</w:t>
            </w:r>
          </w:p>
        </w:tc>
      </w:tr>
      <w:tr w:rsidR="007A7C1D" w:rsidRPr="007A7C1D" w14:paraId="15995647" w14:textId="77777777" w:rsidTr="00992098">
        <w:trPr>
          <w:trHeight w:hRule="exact" w:val="844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18E6" w14:textId="77777777" w:rsidR="00FA13B3" w:rsidRPr="007A7C1D" w:rsidRDefault="00FA13B3" w:rsidP="00AF0B91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7A7C1D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入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札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の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目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的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49772F" w14:textId="77777777" w:rsidR="00CD5B27" w:rsidRDefault="00CD5B27" w:rsidP="005B68D6">
            <w:pPr>
              <w:pStyle w:val="a3"/>
              <w:rPr>
                <w:rFonts w:ascii="ＭＳ 明朝"/>
                <w:color w:val="000000" w:themeColor="text1"/>
              </w:rPr>
            </w:pPr>
            <w:r w:rsidRPr="00CD5B27">
              <w:rPr>
                <w:rFonts w:ascii="ＭＳ 明朝" w:hint="eastAsia"/>
                <w:color w:val="000000" w:themeColor="text1"/>
              </w:rPr>
              <w:t>ＲＰＡライセンス・ＡＩ－ＯＣＲサービス</w:t>
            </w:r>
          </w:p>
          <w:p w14:paraId="7545E619" w14:textId="1E20116E" w:rsidR="00FA13B3" w:rsidRPr="007A7C1D" w:rsidRDefault="00CD5B27" w:rsidP="005B68D6">
            <w:pPr>
              <w:pStyle w:val="a3"/>
              <w:rPr>
                <w:rFonts w:ascii="ＭＳ 明朝"/>
                <w:color w:val="000000" w:themeColor="text1"/>
              </w:rPr>
            </w:pPr>
            <w:r w:rsidRPr="00CD5B27">
              <w:rPr>
                <w:rFonts w:ascii="ＭＳ 明朝" w:hint="eastAsia"/>
                <w:color w:val="000000" w:themeColor="text1"/>
              </w:rPr>
              <w:t>及び利用機器等賃貸借</w:t>
            </w:r>
          </w:p>
        </w:tc>
      </w:tr>
      <w:tr w:rsidR="007A7C1D" w:rsidRPr="007A7C1D" w14:paraId="1FC3C840" w14:textId="77777777" w:rsidTr="00992098">
        <w:trPr>
          <w:trHeight w:hRule="exact" w:val="857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ABC0" w14:textId="77777777" w:rsidR="00FA13B3" w:rsidRPr="007A7C1D" w:rsidRDefault="00FA13B3" w:rsidP="00AF0B91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7A7C1D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引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渡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の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場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所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BCA2F1" w14:textId="1A319119" w:rsidR="00FA13B3" w:rsidRPr="007A7C1D" w:rsidRDefault="00FA13B3" w:rsidP="009C26B4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7A7C1D">
              <w:rPr>
                <w:rFonts w:ascii="ＭＳ 明朝" w:hAnsi="ＭＳ 明朝" w:hint="eastAsia"/>
                <w:color w:val="000000" w:themeColor="text1"/>
              </w:rPr>
              <w:t>沖縄県企画部</w:t>
            </w:r>
            <w:r w:rsidR="00751D4C">
              <w:rPr>
                <w:rFonts w:ascii="ＭＳ 明朝" w:hAnsi="ＭＳ 明朝" w:hint="eastAsia"/>
                <w:color w:val="000000" w:themeColor="text1"/>
              </w:rPr>
              <w:t>情報基盤整備課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の他、</w:t>
            </w:r>
            <w:r w:rsidR="007420CE" w:rsidRPr="00100493">
              <w:rPr>
                <w:rFonts w:ascii="ＭＳ 明朝" w:hAnsi="ＭＳ 明朝" w:hint="eastAsia"/>
                <w:color w:val="000000" w:themeColor="text1"/>
              </w:rPr>
              <w:t>同賃貸借仕様書による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。</w:t>
            </w:r>
          </w:p>
        </w:tc>
      </w:tr>
      <w:tr w:rsidR="007A7C1D" w:rsidRPr="00100493" w14:paraId="23A439D1" w14:textId="77777777" w:rsidTr="00992098">
        <w:trPr>
          <w:trHeight w:hRule="exact" w:val="840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0AC7" w14:textId="77777777" w:rsidR="007A7C1D" w:rsidRPr="00100493" w:rsidRDefault="007A7C1D" w:rsidP="009B2A69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履　行　期　間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3851BA" w14:textId="2AF52BD8" w:rsidR="007A7C1D" w:rsidRPr="00100493" w:rsidRDefault="001127A9" w:rsidP="004B5235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契約締結</w:t>
            </w:r>
            <w:r w:rsidR="004B5235">
              <w:rPr>
                <w:rFonts w:ascii="ＭＳ 明朝" w:hAnsi="ＭＳ 明朝" w:hint="eastAsia"/>
                <w:color w:val="000000" w:themeColor="text1"/>
              </w:rPr>
              <w:t>日から令和</w:t>
            </w:r>
            <w:r w:rsidR="006C1DCA">
              <w:rPr>
                <w:rFonts w:ascii="ＭＳ 明朝" w:hAnsi="ＭＳ 明朝" w:hint="eastAsia"/>
                <w:color w:val="000000" w:themeColor="text1"/>
              </w:rPr>
              <w:t>13</w:t>
            </w:r>
            <w:r w:rsidR="009C26B4">
              <w:rPr>
                <w:rFonts w:ascii="ＭＳ 明朝" w:hAnsi="ＭＳ 明朝" w:hint="eastAsia"/>
                <w:color w:val="000000" w:themeColor="text1"/>
              </w:rPr>
              <w:t>年</w:t>
            </w:r>
            <w:r w:rsidR="007420CE">
              <w:rPr>
                <w:rFonts w:ascii="ＭＳ 明朝" w:hAnsi="ＭＳ 明朝" w:hint="eastAsia"/>
                <w:color w:val="000000" w:themeColor="text1"/>
              </w:rPr>
              <w:t>９</w:t>
            </w:r>
            <w:r w:rsidR="007A7C1D" w:rsidRPr="00100493">
              <w:rPr>
                <w:rFonts w:ascii="ＭＳ 明朝" w:hAnsi="ＭＳ 明朝" w:hint="eastAsia"/>
                <w:color w:val="000000" w:themeColor="text1"/>
              </w:rPr>
              <w:t>月</w:t>
            </w:r>
            <w:r w:rsidR="007420CE">
              <w:rPr>
                <w:rFonts w:ascii="ＭＳ 明朝" w:hAnsi="ＭＳ 明朝" w:hint="eastAsia"/>
                <w:color w:val="000000" w:themeColor="text1"/>
              </w:rPr>
              <w:t>30</w:t>
            </w:r>
            <w:r w:rsidR="007A7C1D" w:rsidRPr="00100493">
              <w:rPr>
                <w:rFonts w:ascii="ＭＳ 明朝" w:hAnsi="ＭＳ 明朝" w:hint="eastAsia"/>
                <w:color w:val="000000" w:themeColor="text1"/>
              </w:rPr>
              <w:t>日まで</w:t>
            </w:r>
          </w:p>
        </w:tc>
      </w:tr>
      <w:tr w:rsidR="00100493" w:rsidRPr="00100493" w14:paraId="0DB0FC1A" w14:textId="77777777" w:rsidTr="00992098">
        <w:trPr>
          <w:trHeight w:hRule="exact" w:val="853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DA78" w14:textId="77777777" w:rsidR="00FA13B3" w:rsidRPr="00100493" w:rsidRDefault="00FA13B3" w:rsidP="00AF0B91">
            <w:pPr>
              <w:pStyle w:val="a3"/>
              <w:spacing w:before="225"/>
              <w:rPr>
                <w:color w:val="FF0000"/>
                <w:spacing w:val="0"/>
              </w:rPr>
            </w:pPr>
            <w:r w:rsidRPr="00100493">
              <w:rPr>
                <w:rFonts w:cs="Century"/>
                <w:color w:val="FF0000"/>
                <w:spacing w:val="2"/>
              </w:rPr>
              <w:t xml:space="preserve"> </w:t>
            </w:r>
            <w:r w:rsidRPr="00100493">
              <w:rPr>
                <w:rFonts w:ascii="ＭＳ 明朝" w:hAnsi="ＭＳ 明朝"/>
                <w:color w:val="FF0000"/>
                <w:spacing w:val="2"/>
              </w:rPr>
              <w:t xml:space="preserve"> </w:t>
            </w:r>
            <w:r w:rsidRPr="00751D4C">
              <w:rPr>
                <w:rFonts w:ascii="ＭＳ 明朝" w:hAnsi="ＭＳ 明朝" w:hint="eastAsia"/>
                <w:color w:val="000000" w:themeColor="text1"/>
                <w:spacing w:val="62"/>
                <w:fitText w:val="1600" w:id="314205184"/>
              </w:rPr>
              <w:t>入札保証</w:t>
            </w:r>
            <w:r w:rsidRPr="00751D4C">
              <w:rPr>
                <w:rFonts w:ascii="ＭＳ 明朝" w:hAnsi="ＭＳ 明朝" w:hint="eastAsia"/>
                <w:color w:val="000000" w:themeColor="text1"/>
                <w:spacing w:val="2"/>
                <w:fitText w:val="1600" w:id="314205184"/>
              </w:rPr>
              <w:t>金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AC1BBD" w14:textId="77777777" w:rsidR="00FA13B3" w:rsidRPr="00100493" w:rsidRDefault="00FA13B3" w:rsidP="00AF0B91">
            <w:pPr>
              <w:pStyle w:val="a3"/>
              <w:spacing w:before="225"/>
              <w:rPr>
                <w:color w:val="FF0000"/>
                <w:spacing w:val="0"/>
              </w:rPr>
            </w:pPr>
            <w:r w:rsidRPr="00100493">
              <w:rPr>
                <w:rFonts w:cs="Century"/>
                <w:color w:val="FF0000"/>
                <w:spacing w:val="2"/>
              </w:rPr>
              <w:t xml:space="preserve"> </w:t>
            </w:r>
          </w:p>
        </w:tc>
      </w:tr>
    </w:tbl>
    <w:p w14:paraId="59C42E23" w14:textId="77777777" w:rsidR="00FA13B3" w:rsidRPr="00100493" w:rsidRDefault="00FA13B3" w:rsidP="00FA13B3">
      <w:pPr>
        <w:pStyle w:val="a3"/>
        <w:rPr>
          <w:color w:val="FF0000"/>
          <w:spacing w:val="0"/>
        </w:rPr>
      </w:pPr>
    </w:p>
    <w:p w14:paraId="562AD380" w14:textId="77777777" w:rsidR="00FA13B3" w:rsidRPr="007A7C1D" w:rsidRDefault="00FA13B3" w:rsidP="00FA13B3">
      <w:pPr>
        <w:pStyle w:val="a3"/>
        <w:ind w:firstLineChars="100" w:firstLine="248"/>
        <w:rPr>
          <w:rFonts w:ascii="ＭＳ 明朝" w:hAnsi="ＭＳ 明朝"/>
          <w:color w:val="000000" w:themeColor="text1"/>
          <w:sz w:val="24"/>
          <w:szCs w:val="24"/>
        </w:rPr>
      </w:pP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上記の入札金額にその</w:t>
      </w:r>
      <w:r w:rsidRPr="007A7C1D">
        <w:rPr>
          <w:rFonts w:ascii="ＭＳ 明朝" w:hAnsi="ＭＳ 明朝"/>
          <w:color w:val="000000" w:themeColor="text1"/>
          <w:sz w:val="24"/>
          <w:szCs w:val="24"/>
        </w:rPr>
        <w:t>100</w:t>
      </w:r>
      <w:r w:rsidR="00EF2107">
        <w:rPr>
          <w:rFonts w:ascii="ＭＳ 明朝" w:hAnsi="ＭＳ 明朝" w:hint="eastAsia"/>
          <w:color w:val="000000" w:themeColor="text1"/>
          <w:sz w:val="24"/>
          <w:szCs w:val="24"/>
        </w:rPr>
        <w:t>分の10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に相当する金額を加算した金額（当該金額に１円未満の端数があるときは、その端数金額を切り捨てた金額）をもって受託したいので、呈示された仕様書、契約条項及び沖縄県財務規則（昭和</w:t>
      </w:r>
      <w:r w:rsidRPr="007A7C1D">
        <w:rPr>
          <w:rFonts w:ascii="ＭＳ 明朝" w:hAnsi="ＭＳ 明朝"/>
          <w:color w:val="000000" w:themeColor="text1"/>
          <w:sz w:val="24"/>
          <w:szCs w:val="24"/>
        </w:rPr>
        <w:t>47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年沖縄県規則第</w:t>
      </w:r>
      <w:r w:rsidRPr="007A7C1D">
        <w:rPr>
          <w:rFonts w:ascii="ＭＳ 明朝" w:hAnsi="ＭＳ 明朝"/>
          <w:color w:val="000000" w:themeColor="text1"/>
          <w:sz w:val="24"/>
          <w:szCs w:val="24"/>
        </w:rPr>
        <w:t>12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号）並びに指示された事項を承知して入札します。</w:t>
      </w:r>
    </w:p>
    <w:p w14:paraId="4400A6B9" w14:textId="77777777" w:rsidR="00FA13B3" w:rsidRPr="007A7C1D" w:rsidRDefault="00FA13B3" w:rsidP="00FA13B3">
      <w:pPr>
        <w:pStyle w:val="a3"/>
        <w:rPr>
          <w:color w:val="000000" w:themeColor="text1"/>
          <w:spacing w:val="0"/>
        </w:rPr>
      </w:pPr>
    </w:p>
    <w:p w14:paraId="6808DD26" w14:textId="77777777" w:rsidR="00FA13B3" w:rsidRPr="007A7C1D" w:rsidRDefault="00FA13B3" w:rsidP="00FA13B3">
      <w:pPr>
        <w:pStyle w:val="a3"/>
        <w:rPr>
          <w:color w:val="000000" w:themeColor="text1"/>
          <w:spacing w:val="0"/>
        </w:rPr>
      </w:pPr>
    </w:p>
    <w:p w14:paraId="3718E1C2" w14:textId="62F57ABC" w:rsidR="00FA13B3" w:rsidRPr="007A7C1D" w:rsidRDefault="00751D4C" w:rsidP="00FA13B3">
      <w:pPr>
        <w:pStyle w:val="a3"/>
        <w:ind w:firstLineChars="200" w:firstLine="496"/>
        <w:rPr>
          <w:color w:val="000000" w:themeColor="text1"/>
          <w:spacing w:val="0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="00BA6D67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  <w:r w:rsidR="00FA13B3" w:rsidRPr="007A7C1D">
        <w:rPr>
          <w:rFonts w:ascii="ＭＳ 明朝" w:hAnsi="ＭＳ 明朝" w:hint="eastAsia"/>
          <w:color w:val="000000" w:themeColor="text1"/>
          <w:sz w:val="24"/>
          <w:szCs w:val="24"/>
        </w:rPr>
        <w:t>年　 月　 日</w:t>
      </w:r>
    </w:p>
    <w:p w14:paraId="509998FB" w14:textId="77777777" w:rsidR="00FA13B3" w:rsidRPr="007A7C1D" w:rsidRDefault="00FA13B3" w:rsidP="00FA13B3">
      <w:pPr>
        <w:pStyle w:val="a3"/>
        <w:rPr>
          <w:color w:val="000000" w:themeColor="text1"/>
          <w:spacing w:val="0"/>
          <w:sz w:val="24"/>
          <w:szCs w:val="24"/>
        </w:rPr>
      </w:pPr>
    </w:p>
    <w:p w14:paraId="2F8EB64B" w14:textId="77777777" w:rsidR="00FA13B3" w:rsidRPr="007A7C1D" w:rsidRDefault="00FA13B3" w:rsidP="00FA13B3">
      <w:pPr>
        <w:pStyle w:val="a3"/>
        <w:rPr>
          <w:color w:val="000000" w:themeColor="text1"/>
          <w:spacing w:val="0"/>
          <w:sz w:val="24"/>
          <w:szCs w:val="24"/>
        </w:rPr>
      </w:pPr>
    </w:p>
    <w:p w14:paraId="10F41E4F" w14:textId="77777777" w:rsidR="00FA13B3" w:rsidRPr="007A7C1D" w:rsidRDefault="00FA13B3" w:rsidP="00FA13B3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</w:rPr>
        <w:t xml:space="preserve">       </w:t>
      </w:r>
      <w:r w:rsidRPr="007A7C1D">
        <w:rPr>
          <w:rFonts w:ascii="ＭＳ 明朝" w:hAnsi="ＭＳ 明朝" w:hint="eastAsia"/>
          <w:color w:val="000000" w:themeColor="text1"/>
          <w:spacing w:val="2"/>
        </w:rPr>
        <w:t xml:space="preserve">　</w:t>
      </w:r>
      <w:r w:rsidRPr="007A7C1D">
        <w:rPr>
          <w:rFonts w:ascii="ＭＳ 明朝" w:hAnsi="ＭＳ 明朝"/>
          <w:color w:val="000000" w:themeColor="text1"/>
          <w:spacing w:val="2"/>
        </w:rPr>
        <w:t xml:space="preserve">                 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入札者　○○○･○○○･○○○共同企業体</w:t>
      </w:r>
    </w:p>
    <w:p w14:paraId="003B85FC" w14:textId="77777777" w:rsidR="00FA13B3" w:rsidRPr="007A7C1D" w:rsidRDefault="00FA13B3" w:rsidP="00FA13B3">
      <w:pPr>
        <w:pStyle w:val="a3"/>
        <w:ind w:firstLineChars="1600" w:firstLine="3968"/>
        <w:rPr>
          <w:rFonts w:ascii="ＭＳ 明朝" w:hAnsi="ＭＳ 明朝"/>
          <w:color w:val="000000" w:themeColor="text1"/>
          <w:sz w:val="24"/>
          <w:szCs w:val="24"/>
        </w:rPr>
      </w:pP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代表幹事　住　所</w:t>
      </w:r>
    </w:p>
    <w:p w14:paraId="068FBA64" w14:textId="77777777" w:rsidR="00FA13B3" w:rsidRPr="007A7C1D" w:rsidRDefault="00FA13B3" w:rsidP="00FA13B3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       </w:t>
      </w:r>
      <w:r w:rsidRPr="007A7C1D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商号又は名称</w:t>
      </w:r>
    </w:p>
    <w:p w14:paraId="52EE3764" w14:textId="77777777" w:rsidR="00FA13B3" w:rsidRPr="007A7C1D" w:rsidRDefault="00FA13B3" w:rsidP="00FA13B3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int="eastAsia"/>
          <w:color w:val="000000" w:themeColor="text1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</w:p>
    <w:p w14:paraId="17CFCDDC" w14:textId="77777777" w:rsidR="00FA13B3" w:rsidRPr="007A7C1D" w:rsidRDefault="00FA13B3" w:rsidP="00FA13B3">
      <w:pPr>
        <w:pStyle w:val="a3"/>
        <w:ind w:firstLineChars="1600" w:firstLine="3968"/>
        <w:rPr>
          <w:rFonts w:ascii="ＭＳ 明朝" w:hAnsi="ＭＳ 明朝"/>
          <w:color w:val="000000" w:themeColor="text1"/>
          <w:sz w:val="24"/>
          <w:szCs w:val="24"/>
        </w:rPr>
      </w:pP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構 成 員　住　所</w:t>
      </w:r>
    </w:p>
    <w:p w14:paraId="1A192C0B" w14:textId="77777777" w:rsidR="00FA13B3" w:rsidRPr="007A7C1D" w:rsidRDefault="00FA13B3" w:rsidP="00FA13B3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       </w:t>
      </w:r>
      <w:r w:rsidRPr="007A7C1D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商号又は名称</w:t>
      </w:r>
    </w:p>
    <w:p w14:paraId="52BB6189" w14:textId="77777777" w:rsidR="00FA13B3" w:rsidRPr="007A7C1D" w:rsidRDefault="00FA13B3" w:rsidP="00FA13B3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int="eastAsia"/>
          <w:color w:val="000000" w:themeColor="text1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</w:p>
    <w:p w14:paraId="79999FCE" w14:textId="77777777" w:rsidR="00FA13B3" w:rsidRPr="007A7C1D" w:rsidRDefault="00FA13B3" w:rsidP="00FA13B3">
      <w:pPr>
        <w:pStyle w:val="a3"/>
        <w:ind w:firstLineChars="1600" w:firstLine="3968"/>
        <w:rPr>
          <w:rFonts w:ascii="ＭＳ 明朝" w:hAnsi="ＭＳ 明朝"/>
          <w:color w:val="000000" w:themeColor="text1"/>
          <w:sz w:val="24"/>
          <w:szCs w:val="24"/>
        </w:rPr>
      </w:pP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構 成 員　住　所</w:t>
      </w:r>
    </w:p>
    <w:p w14:paraId="15949647" w14:textId="77777777" w:rsidR="00FA13B3" w:rsidRPr="007A7C1D" w:rsidRDefault="00FA13B3" w:rsidP="00FA13B3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       </w:t>
      </w:r>
      <w:r w:rsidRPr="007A7C1D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商号又は名称</w:t>
      </w:r>
    </w:p>
    <w:p w14:paraId="0055DFC3" w14:textId="77777777" w:rsidR="00FA13B3" w:rsidRPr="007A7C1D" w:rsidRDefault="00FA13B3" w:rsidP="00FA13B3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int="eastAsia"/>
          <w:color w:val="000000" w:themeColor="text1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  <w:r w:rsidRPr="007A7C1D">
        <w:rPr>
          <w:rFonts w:ascii="ＭＳ 明朝" w:hint="eastAsia"/>
          <w:color w:val="000000" w:themeColor="text1"/>
          <w:spacing w:val="2"/>
          <w:sz w:val="24"/>
          <w:szCs w:val="24"/>
        </w:rPr>
        <w:br/>
      </w:r>
    </w:p>
    <w:p w14:paraId="7975F7A1" w14:textId="77777777" w:rsidR="00FA13B3" w:rsidRPr="007A7C1D" w:rsidRDefault="00FA13B3" w:rsidP="00FA13B3">
      <w:pPr>
        <w:pStyle w:val="a3"/>
        <w:rPr>
          <w:color w:val="000000" w:themeColor="text1"/>
          <w:spacing w:val="0"/>
        </w:rPr>
      </w:pPr>
      <w:r w:rsidRPr="007A7C1D">
        <w:rPr>
          <w:rFonts w:hint="eastAsia"/>
          <w:color w:val="000000" w:themeColor="text1"/>
          <w:spacing w:val="0"/>
        </w:rPr>
        <w:t xml:space="preserve">                                    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代 理 人　氏名　　　　　　　　　　　　印</w:t>
      </w:r>
    </w:p>
    <w:p w14:paraId="3DA9D9BF" w14:textId="77777777" w:rsidR="00FA13B3" w:rsidRPr="007A7C1D" w:rsidRDefault="00FA13B3" w:rsidP="00FA13B3">
      <w:pPr>
        <w:pStyle w:val="a3"/>
        <w:rPr>
          <w:color w:val="000000" w:themeColor="text1"/>
          <w:spacing w:val="0"/>
        </w:rPr>
      </w:pPr>
    </w:p>
    <w:p w14:paraId="381338CC" w14:textId="77777777" w:rsidR="00FA13B3" w:rsidRPr="007A7C1D" w:rsidRDefault="00FA13B3" w:rsidP="00FA13B3">
      <w:pPr>
        <w:pStyle w:val="a3"/>
        <w:rPr>
          <w:color w:val="000000" w:themeColor="text1"/>
          <w:spacing w:val="0"/>
        </w:rPr>
      </w:pPr>
    </w:p>
    <w:p w14:paraId="5476BDBA" w14:textId="77777777" w:rsidR="00FA13B3" w:rsidRPr="00100493" w:rsidRDefault="00FA13B3" w:rsidP="00FA13B3">
      <w:pPr>
        <w:pStyle w:val="a3"/>
        <w:rPr>
          <w:color w:val="FF0000"/>
          <w:spacing w:val="0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</w:rPr>
        <w:t xml:space="preserve">    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 xml:space="preserve">沖縄県知事　</w:t>
      </w:r>
      <w:r w:rsidR="004B5235">
        <w:rPr>
          <w:rFonts w:ascii="ＭＳ 明朝" w:hAnsi="ＭＳ 明朝" w:hint="eastAsia"/>
          <w:color w:val="000000" w:themeColor="text1"/>
          <w:sz w:val="24"/>
          <w:szCs w:val="24"/>
        </w:rPr>
        <w:t>玉城</w:t>
      </w:r>
      <w:r w:rsidR="00C80757" w:rsidRPr="00C80757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  <w:r w:rsidR="004B5235">
        <w:rPr>
          <w:rFonts w:ascii="ＭＳ 明朝" w:hAnsi="ＭＳ 明朝" w:hint="eastAsia"/>
          <w:color w:val="000000" w:themeColor="text1"/>
          <w:sz w:val="24"/>
          <w:szCs w:val="24"/>
        </w:rPr>
        <w:t>康裕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 xml:space="preserve">　殿</w:t>
      </w:r>
    </w:p>
    <w:p w14:paraId="6A597DAE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63778BF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191FE685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7DB3974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0381FBC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4264E3A" w14:textId="77777777" w:rsidR="00FA13B3" w:rsidRPr="007A7C1D" w:rsidRDefault="00FA13B3" w:rsidP="00FA13B3">
      <w:pPr>
        <w:overflowPunct w:val="0"/>
        <w:jc w:val="center"/>
        <w:textAlignment w:val="baseline"/>
        <w:rPr>
          <w:rFonts w:ascii="ＭＳ 明朝" w:hAnsi="ＭＳ 明朝" w:cs="ＭＳ 明朝"/>
          <w:color w:val="000000" w:themeColor="text1"/>
          <w:kern w:val="0"/>
          <w:szCs w:val="21"/>
        </w:rPr>
      </w:pPr>
      <w:r w:rsidRPr="007A7C1D">
        <w:rPr>
          <w:rFonts w:ascii="ＭＳ 明朝" w:hAnsi="ＭＳ 明朝" w:hint="eastAsia"/>
          <w:color w:val="000000" w:themeColor="text1"/>
          <w:sz w:val="32"/>
          <w:szCs w:val="32"/>
        </w:rPr>
        <w:t>委　　任　　状（共同企業体用）</w:t>
      </w:r>
    </w:p>
    <w:p w14:paraId="7C940C97" w14:textId="77777777" w:rsidR="00FA13B3" w:rsidRPr="007A7C1D" w:rsidRDefault="00FA13B3" w:rsidP="00FA13B3">
      <w:pPr>
        <w:overflowPunct w:val="0"/>
        <w:textAlignment w:val="baseline"/>
        <w:rPr>
          <w:rFonts w:ascii="ＭＳ 明朝" w:hAnsi="ＭＳ 明朝" w:cs="ＭＳ 明朝"/>
          <w:color w:val="000000" w:themeColor="text1"/>
          <w:kern w:val="0"/>
          <w:szCs w:val="21"/>
        </w:rPr>
      </w:pPr>
    </w:p>
    <w:p w14:paraId="56B3F111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50340EE3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782C0203" w14:textId="77777777" w:rsidR="00FA13B3" w:rsidRPr="007A7C1D" w:rsidRDefault="00EA40D9" w:rsidP="00FA13B3">
      <w:pPr>
        <w:overflowPunct w:val="0"/>
        <w:jc w:val="left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 w:rsidRPr="007A7C1D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私は、　　　　　　　　　　　　　</w:t>
      </w:r>
      <w:r w:rsidR="00FA13B3" w:rsidRPr="007A7C1D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を代理人と定め、下記件名の入札に関する一切の権限を委任いたします。</w:t>
      </w:r>
    </w:p>
    <w:p w14:paraId="4B562E57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</w:p>
    <w:p w14:paraId="443CA62F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65C02619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178282CC" w14:textId="77777777" w:rsidR="00FA13B3" w:rsidRPr="007A7C1D" w:rsidRDefault="00FA13B3" w:rsidP="00FA13B3">
      <w:pPr>
        <w:overflowPunct w:val="0"/>
        <w:jc w:val="center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 w:rsidRPr="007A7C1D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記</w:t>
      </w:r>
    </w:p>
    <w:p w14:paraId="04E08D4D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35997780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5B8A29A3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5E6C3EA2" w14:textId="3229FCF5" w:rsidR="002A255A" w:rsidRPr="007A7C1D" w:rsidRDefault="00992098" w:rsidP="005B68D6">
      <w:pPr>
        <w:overflowPunct w:val="0"/>
        <w:ind w:left="2880" w:hangingChars="1200" w:hanging="2880"/>
        <w:jc w:val="left"/>
        <w:textAlignment w:val="baseline"/>
        <w:rPr>
          <w:rFonts w:ascii="ＭＳ 明朝"/>
          <w:color w:val="000000" w:themeColor="text1"/>
          <w:sz w:val="24"/>
          <w:szCs w:val="24"/>
        </w:rPr>
      </w:pPr>
      <w:r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１　件　　　　</w:t>
      </w:r>
      <w:r w:rsidR="002A255A" w:rsidRPr="007A7C1D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名　</w:t>
      </w:r>
      <w:r w:rsidR="00CD5B27" w:rsidRPr="00CD5B27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ＲＰＡライセンス・ＡＩ－ＯＣＲサービス及び利用機器等賃貸借</w:t>
      </w:r>
    </w:p>
    <w:p w14:paraId="79ABC6AF" w14:textId="77777777" w:rsidR="00FA13B3" w:rsidRPr="00201956" w:rsidRDefault="00FA13B3" w:rsidP="00987EA9">
      <w:pPr>
        <w:overflowPunct w:val="0"/>
        <w:ind w:left="2616" w:hangingChars="1200" w:hanging="2616"/>
        <w:jc w:val="left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4DF20EC0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27"/>
        <w:gridCol w:w="1306"/>
      </w:tblGrid>
      <w:tr w:rsidR="007A7C1D" w:rsidRPr="007A7C1D" w14:paraId="23C3A85B" w14:textId="77777777" w:rsidTr="00AF0B91">
        <w:tc>
          <w:tcPr>
            <w:tcW w:w="2827" w:type="dxa"/>
            <w:tcBorders>
              <w:top w:val="nil"/>
              <w:left w:val="nil"/>
              <w:bottom w:val="nil"/>
              <w:right w:val="dashed" w:sz="4" w:space="0" w:color="FF0000"/>
            </w:tcBorders>
          </w:tcPr>
          <w:p w14:paraId="5A2CBA3C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00F16B83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 w:val="24"/>
                <w:szCs w:val="24"/>
              </w:rPr>
            </w:pPr>
            <w:r w:rsidRPr="007A7C1D">
              <w:rPr>
                <w:rFonts w:ascii="ＭＳ 明朝" w:hAnsi="ＭＳ 明朝" w:cs="ＭＳ 明朝" w:hint="eastAsia"/>
                <w:color w:val="000000" w:themeColor="text1"/>
                <w:kern w:val="0"/>
                <w:sz w:val="24"/>
                <w:szCs w:val="24"/>
              </w:rPr>
              <w:t>２　代理人使用印鑑</w:t>
            </w:r>
          </w:p>
          <w:p w14:paraId="48B640A7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12DB2C20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7D388450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</w:tc>
        <w:tc>
          <w:tcPr>
            <w:tcW w:w="1306" w:type="dxa"/>
            <w:tcBorders>
              <w:top w:val="dashed" w:sz="4" w:space="0" w:color="FF0000"/>
              <w:left w:val="dashed" w:sz="4" w:space="0" w:color="FF0000"/>
              <w:bottom w:val="dashed" w:sz="4" w:space="0" w:color="FF0000"/>
              <w:right w:val="dashed" w:sz="4" w:space="0" w:color="FF0000"/>
            </w:tcBorders>
          </w:tcPr>
          <w:p w14:paraId="7C38F635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304A46EA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2C8F5BFF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12C90913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456DE3A9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</w:tc>
      </w:tr>
    </w:tbl>
    <w:p w14:paraId="241E7C5C" w14:textId="77777777" w:rsidR="00EA40D9" w:rsidRPr="007A7C1D" w:rsidRDefault="00EA40D9" w:rsidP="00EA40D9">
      <w:pPr>
        <w:pStyle w:val="a3"/>
        <w:rPr>
          <w:color w:val="000000" w:themeColor="text1"/>
          <w:spacing w:val="0"/>
        </w:rPr>
      </w:pPr>
    </w:p>
    <w:p w14:paraId="40958BF8" w14:textId="77777777" w:rsidR="00EA40D9" w:rsidRPr="007A7C1D" w:rsidRDefault="00EA40D9" w:rsidP="00EA40D9">
      <w:pPr>
        <w:pStyle w:val="a3"/>
        <w:rPr>
          <w:color w:val="000000" w:themeColor="text1"/>
          <w:spacing w:val="0"/>
        </w:rPr>
      </w:pPr>
    </w:p>
    <w:p w14:paraId="44278BED" w14:textId="0718C0F2" w:rsidR="007A7C1D" w:rsidRPr="00100493" w:rsidRDefault="00751D4C" w:rsidP="007A7C1D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　令和</w:t>
      </w:r>
      <w:r w:rsidR="00BA6D67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</w:t>
      </w:r>
      <w:r w:rsidR="007A7C1D"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年　月　日</w:t>
      </w:r>
    </w:p>
    <w:p w14:paraId="3C2FCCFA" w14:textId="77777777" w:rsidR="00EA40D9" w:rsidRPr="00100493" w:rsidRDefault="00EA40D9" w:rsidP="00EA40D9">
      <w:pPr>
        <w:pStyle w:val="a3"/>
        <w:rPr>
          <w:color w:val="FF0000"/>
          <w:spacing w:val="0"/>
          <w:sz w:val="24"/>
          <w:szCs w:val="24"/>
        </w:rPr>
      </w:pPr>
    </w:p>
    <w:p w14:paraId="10D77069" w14:textId="77777777" w:rsidR="00EA40D9" w:rsidRPr="00100493" w:rsidRDefault="00EA40D9" w:rsidP="00EA40D9">
      <w:pPr>
        <w:pStyle w:val="a3"/>
        <w:rPr>
          <w:color w:val="FF0000"/>
          <w:spacing w:val="0"/>
          <w:sz w:val="24"/>
          <w:szCs w:val="24"/>
        </w:rPr>
      </w:pPr>
    </w:p>
    <w:p w14:paraId="34001A9A" w14:textId="77777777" w:rsidR="00EA40D9" w:rsidRPr="007A7C1D" w:rsidRDefault="00EA40D9" w:rsidP="00EA40D9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100493">
        <w:rPr>
          <w:rFonts w:ascii="ＭＳ 明朝" w:hAnsi="ＭＳ 明朝"/>
          <w:color w:val="FF0000"/>
          <w:spacing w:val="2"/>
        </w:rPr>
        <w:t xml:space="preserve">       </w:t>
      </w:r>
      <w:r w:rsidRPr="00100493">
        <w:rPr>
          <w:rFonts w:ascii="ＭＳ 明朝" w:hAnsi="ＭＳ 明朝" w:hint="eastAsia"/>
          <w:color w:val="FF0000"/>
          <w:spacing w:val="2"/>
        </w:rPr>
        <w:t xml:space="preserve">　</w:t>
      </w:r>
      <w:r w:rsidRPr="00100493">
        <w:rPr>
          <w:rFonts w:ascii="ＭＳ 明朝" w:hAnsi="ＭＳ 明朝"/>
          <w:color w:val="FF0000"/>
          <w:spacing w:val="2"/>
        </w:rPr>
        <w:t xml:space="preserve">                </w:t>
      </w:r>
      <w:r w:rsidRPr="007A7C1D">
        <w:rPr>
          <w:rFonts w:ascii="ＭＳ 明朝" w:hAnsi="ＭＳ 明朝"/>
          <w:color w:val="000000" w:themeColor="text1"/>
          <w:spacing w:val="2"/>
        </w:rPr>
        <w:t xml:space="preserve"> 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委任者　○○○･○○○･○○○共同企業体</w:t>
      </w:r>
    </w:p>
    <w:p w14:paraId="0309511A" w14:textId="77777777" w:rsidR="00EA40D9" w:rsidRPr="007A7C1D" w:rsidRDefault="00EA40D9" w:rsidP="00EA40D9">
      <w:pPr>
        <w:pStyle w:val="a3"/>
        <w:ind w:firstLineChars="1600" w:firstLine="3968"/>
        <w:rPr>
          <w:rFonts w:ascii="ＭＳ 明朝" w:hAnsi="ＭＳ 明朝"/>
          <w:color w:val="000000" w:themeColor="text1"/>
          <w:sz w:val="24"/>
          <w:szCs w:val="24"/>
        </w:rPr>
      </w:pP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代表幹事　住　所</w:t>
      </w:r>
    </w:p>
    <w:p w14:paraId="17790D0B" w14:textId="77777777" w:rsidR="00EA40D9" w:rsidRPr="007A7C1D" w:rsidRDefault="00EA40D9" w:rsidP="00EA40D9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       </w:t>
      </w:r>
      <w:r w:rsidRPr="007A7C1D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商号又は名称</w:t>
      </w:r>
    </w:p>
    <w:p w14:paraId="19F61420" w14:textId="77777777" w:rsidR="00EA40D9" w:rsidRPr="007A7C1D" w:rsidRDefault="00EA40D9" w:rsidP="00EA40D9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int="eastAsia"/>
          <w:color w:val="000000" w:themeColor="text1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</w:p>
    <w:p w14:paraId="106ED1CA" w14:textId="77777777" w:rsidR="00EA40D9" w:rsidRPr="007A7C1D" w:rsidRDefault="00EA40D9" w:rsidP="00EA40D9">
      <w:pPr>
        <w:pStyle w:val="a3"/>
        <w:ind w:firstLineChars="1600" w:firstLine="3968"/>
        <w:rPr>
          <w:rFonts w:ascii="ＭＳ 明朝" w:hAnsi="ＭＳ 明朝"/>
          <w:color w:val="000000" w:themeColor="text1"/>
          <w:sz w:val="24"/>
          <w:szCs w:val="24"/>
        </w:rPr>
      </w:pP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構 成 員　住　所</w:t>
      </w:r>
    </w:p>
    <w:p w14:paraId="0672F4C6" w14:textId="77777777" w:rsidR="00EA40D9" w:rsidRPr="007A7C1D" w:rsidRDefault="00EA40D9" w:rsidP="00EA40D9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       </w:t>
      </w:r>
      <w:r w:rsidRPr="007A7C1D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商号又は名称</w:t>
      </w:r>
    </w:p>
    <w:p w14:paraId="032500DD" w14:textId="77777777" w:rsidR="00EA40D9" w:rsidRPr="007A7C1D" w:rsidRDefault="00EA40D9" w:rsidP="00EA40D9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int="eastAsia"/>
          <w:color w:val="000000" w:themeColor="text1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</w:p>
    <w:p w14:paraId="3D9EC2DA" w14:textId="77777777" w:rsidR="00EA40D9" w:rsidRPr="007A7C1D" w:rsidRDefault="00EA40D9" w:rsidP="00EA40D9">
      <w:pPr>
        <w:pStyle w:val="a3"/>
        <w:ind w:firstLineChars="1600" w:firstLine="3968"/>
        <w:rPr>
          <w:rFonts w:ascii="ＭＳ 明朝" w:hAnsi="ＭＳ 明朝"/>
          <w:color w:val="000000" w:themeColor="text1"/>
          <w:sz w:val="24"/>
          <w:szCs w:val="24"/>
        </w:rPr>
      </w:pP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構 成 員　住　所</w:t>
      </w:r>
    </w:p>
    <w:p w14:paraId="0EA5F141" w14:textId="77777777" w:rsidR="00EA40D9" w:rsidRPr="007A7C1D" w:rsidRDefault="00EA40D9" w:rsidP="00EA40D9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       </w:t>
      </w:r>
      <w:r w:rsidRPr="007A7C1D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商号又は名称</w:t>
      </w:r>
    </w:p>
    <w:p w14:paraId="0F24FCBE" w14:textId="77777777" w:rsidR="00EA40D9" w:rsidRPr="007A7C1D" w:rsidRDefault="00EA40D9" w:rsidP="00EA40D9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int="eastAsia"/>
          <w:color w:val="000000" w:themeColor="text1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  <w:r w:rsidRPr="007A7C1D">
        <w:rPr>
          <w:rFonts w:ascii="ＭＳ 明朝" w:hint="eastAsia"/>
          <w:color w:val="000000" w:themeColor="text1"/>
          <w:spacing w:val="2"/>
          <w:sz w:val="24"/>
          <w:szCs w:val="24"/>
        </w:rPr>
        <w:br/>
      </w:r>
    </w:p>
    <w:p w14:paraId="1900CC5C" w14:textId="77777777" w:rsidR="00EA40D9" w:rsidRPr="007A7C1D" w:rsidRDefault="00EA40D9" w:rsidP="00EA40D9">
      <w:pPr>
        <w:pStyle w:val="a3"/>
        <w:rPr>
          <w:color w:val="000000" w:themeColor="text1"/>
          <w:spacing w:val="0"/>
        </w:rPr>
      </w:pPr>
      <w:r w:rsidRPr="007A7C1D">
        <w:rPr>
          <w:rFonts w:hint="eastAsia"/>
          <w:color w:val="000000" w:themeColor="text1"/>
          <w:spacing w:val="0"/>
        </w:rPr>
        <w:t xml:space="preserve">                                    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代 理 人　氏名　　　　　　　　　　　　印</w:t>
      </w:r>
    </w:p>
    <w:p w14:paraId="4EAC95E6" w14:textId="77777777" w:rsidR="00EA40D9" w:rsidRPr="007A7C1D" w:rsidRDefault="00EA40D9" w:rsidP="00EA40D9">
      <w:pPr>
        <w:pStyle w:val="a3"/>
        <w:rPr>
          <w:color w:val="000000" w:themeColor="text1"/>
          <w:spacing w:val="0"/>
        </w:rPr>
      </w:pPr>
    </w:p>
    <w:p w14:paraId="4DFF8666" w14:textId="77777777" w:rsidR="00EA40D9" w:rsidRPr="007A7C1D" w:rsidRDefault="00EA40D9" w:rsidP="00EA40D9">
      <w:pPr>
        <w:pStyle w:val="a3"/>
        <w:rPr>
          <w:color w:val="000000" w:themeColor="text1"/>
          <w:spacing w:val="0"/>
        </w:rPr>
      </w:pPr>
    </w:p>
    <w:p w14:paraId="5ED3DBD5" w14:textId="77777777" w:rsidR="00EA40D9" w:rsidRPr="007A7C1D" w:rsidRDefault="00EA40D9" w:rsidP="00EA40D9">
      <w:pPr>
        <w:pStyle w:val="a3"/>
        <w:rPr>
          <w:color w:val="000000" w:themeColor="text1"/>
          <w:spacing w:val="0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</w:rPr>
        <w:t xml:space="preserve">    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 xml:space="preserve">沖縄県知事　</w:t>
      </w:r>
      <w:r w:rsidR="00992098">
        <w:rPr>
          <w:rFonts w:ascii="ＭＳ 明朝" w:hAnsi="ＭＳ 明朝" w:hint="eastAsia"/>
          <w:color w:val="000000" w:themeColor="text1"/>
          <w:sz w:val="24"/>
          <w:szCs w:val="24"/>
        </w:rPr>
        <w:t>玉城</w:t>
      </w:r>
      <w:r w:rsidR="00C80757" w:rsidRPr="00C80757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  <w:r w:rsidR="00992098">
        <w:rPr>
          <w:rFonts w:ascii="ＭＳ 明朝" w:hAnsi="ＭＳ 明朝" w:hint="eastAsia"/>
          <w:color w:val="000000" w:themeColor="text1"/>
          <w:sz w:val="24"/>
          <w:szCs w:val="24"/>
        </w:rPr>
        <w:t>康裕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 xml:space="preserve">　殿</w:t>
      </w:r>
    </w:p>
    <w:p w14:paraId="00A55FFC" w14:textId="77777777" w:rsidR="000C253A" w:rsidRPr="00100493" w:rsidRDefault="000C253A" w:rsidP="00EA40D9">
      <w:pPr>
        <w:overflowPunct w:val="0"/>
        <w:textAlignment w:val="baseline"/>
        <w:rPr>
          <w:color w:val="FF0000"/>
        </w:rPr>
      </w:pPr>
    </w:p>
    <w:sectPr w:rsidR="000C253A" w:rsidRPr="00100493" w:rsidSect="008E4BAA">
      <w:pgSz w:w="11906" w:h="16838"/>
      <w:pgMar w:top="1226" w:right="1333" w:bottom="1103" w:left="13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A6DF6" w14:textId="77777777" w:rsidR="00905581" w:rsidRDefault="00905581" w:rsidP="00E82B74">
      <w:r>
        <w:separator/>
      </w:r>
    </w:p>
  </w:endnote>
  <w:endnote w:type="continuationSeparator" w:id="0">
    <w:p w14:paraId="2B5EA54B" w14:textId="77777777" w:rsidR="00905581" w:rsidRDefault="00905581" w:rsidP="00E82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E747B" w14:textId="77777777" w:rsidR="00905581" w:rsidRDefault="00905581" w:rsidP="00E82B74">
      <w:r>
        <w:separator/>
      </w:r>
    </w:p>
  </w:footnote>
  <w:footnote w:type="continuationSeparator" w:id="0">
    <w:p w14:paraId="5BDE4CF0" w14:textId="77777777" w:rsidR="00905581" w:rsidRDefault="00905581" w:rsidP="00E82B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BAA"/>
    <w:rsid w:val="00007F75"/>
    <w:rsid w:val="00016BB3"/>
    <w:rsid w:val="0004474E"/>
    <w:rsid w:val="000C253A"/>
    <w:rsid w:val="00100493"/>
    <w:rsid w:val="00104755"/>
    <w:rsid w:val="00105A6F"/>
    <w:rsid w:val="001127A9"/>
    <w:rsid w:val="00140ADD"/>
    <w:rsid w:val="00181530"/>
    <w:rsid w:val="00193317"/>
    <w:rsid w:val="001B3B04"/>
    <w:rsid w:val="00201956"/>
    <w:rsid w:val="00252E49"/>
    <w:rsid w:val="0027102F"/>
    <w:rsid w:val="0027763F"/>
    <w:rsid w:val="00286584"/>
    <w:rsid w:val="002A255A"/>
    <w:rsid w:val="002B0240"/>
    <w:rsid w:val="003220EC"/>
    <w:rsid w:val="0035416A"/>
    <w:rsid w:val="00360075"/>
    <w:rsid w:val="0037610A"/>
    <w:rsid w:val="003B5134"/>
    <w:rsid w:val="003E1B38"/>
    <w:rsid w:val="0041713C"/>
    <w:rsid w:val="00490EF3"/>
    <w:rsid w:val="004A6E3D"/>
    <w:rsid w:val="004B4A61"/>
    <w:rsid w:val="004B5235"/>
    <w:rsid w:val="004C33DE"/>
    <w:rsid w:val="00502F37"/>
    <w:rsid w:val="0051378E"/>
    <w:rsid w:val="00560EDF"/>
    <w:rsid w:val="005B68D6"/>
    <w:rsid w:val="005C6D8D"/>
    <w:rsid w:val="005F16AD"/>
    <w:rsid w:val="00616DFB"/>
    <w:rsid w:val="006219A5"/>
    <w:rsid w:val="006C1DCA"/>
    <w:rsid w:val="006D0EF9"/>
    <w:rsid w:val="007420CE"/>
    <w:rsid w:val="00751D4C"/>
    <w:rsid w:val="00793989"/>
    <w:rsid w:val="007A7C1D"/>
    <w:rsid w:val="007B2417"/>
    <w:rsid w:val="00820530"/>
    <w:rsid w:val="00833FDC"/>
    <w:rsid w:val="00854C9D"/>
    <w:rsid w:val="008B508A"/>
    <w:rsid w:val="008E4BAA"/>
    <w:rsid w:val="00905581"/>
    <w:rsid w:val="009146C2"/>
    <w:rsid w:val="00965EA5"/>
    <w:rsid w:val="00987EA9"/>
    <w:rsid w:val="00992098"/>
    <w:rsid w:val="009B5A90"/>
    <w:rsid w:val="009C26B4"/>
    <w:rsid w:val="009C4C90"/>
    <w:rsid w:val="009F3699"/>
    <w:rsid w:val="00A057D0"/>
    <w:rsid w:val="00A1217E"/>
    <w:rsid w:val="00A351A5"/>
    <w:rsid w:val="00A41702"/>
    <w:rsid w:val="00A51EF4"/>
    <w:rsid w:val="00A5472E"/>
    <w:rsid w:val="00A61198"/>
    <w:rsid w:val="00AA0C43"/>
    <w:rsid w:val="00AC7D16"/>
    <w:rsid w:val="00AE34FF"/>
    <w:rsid w:val="00AF1CA8"/>
    <w:rsid w:val="00B3774E"/>
    <w:rsid w:val="00B766A5"/>
    <w:rsid w:val="00B82D0C"/>
    <w:rsid w:val="00BA6B84"/>
    <w:rsid w:val="00BA6D67"/>
    <w:rsid w:val="00BD1C04"/>
    <w:rsid w:val="00BE1B29"/>
    <w:rsid w:val="00C00F6D"/>
    <w:rsid w:val="00C21B3C"/>
    <w:rsid w:val="00C65E48"/>
    <w:rsid w:val="00C80757"/>
    <w:rsid w:val="00CB0F05"/>
    <w:rsid w:val="00CD5B27"/>
    <w:rsid w:val="00CD5B35"/>
    <w:rsid w:val="00CE7C6F"/>
    <w:rsid w:val="00D218EA"/>
    <w:rsid w:val="00D51B6D"/>
    <w:rsid w:val="00D8482E"/>
    <w:rsid w:val="00D93C77"/>
    <w:rsid w:val="00DB2BBC"/>
    <w:rsid w:val="00DB2BFC"/>
    <w:rsid w:val="00E03807"/>
    <w:rsid w:val="00E10E2D"/>
    <w:rsid w:val="00E30060"/>
    <w:rsid w:val="00E73593"/>
    <w:rsid w:val="00E82B74"/>
    <w:rsid w:val="00EA40D9"/>
    <w:rsid w:val="00EB05E0"/>
    <w:rsid w:val="00EF2107"/>
    <w:rsid w:val="00EF419B"/>
    <w:rsid w:val="00F006F6"/>
    <w:rsid w:val="00F16EEA"/>
    <w:rsid w:val="00F80505"/>
    <w:rsid w:val="00F80CAC"/>
    <w:rsid w:val="00F81FA8"/>
    <w:rsid w:val="00FA13B3"/>
    <w:rsid w:val="00FD4DF3"/>
    <w:rsid w:val="00FE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8F960B"/>
  <w15:docId w15:val="{1F65FA62-0E62-4D9A-A86D-58AF2E4B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0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uiPriority w:val="99"/>
    <w:rsid w:val="0027102F"/>
    <w:pPr>
      <w:widowControl w:val="0"/>
      <w:wordWrap w:val="0"/>
      <w:autoSpaceDE w:val="0"/>
      <w:autoSpaceDN w:val="0"/>
      <w:adjustRightInd w:val="0"/>
      <w:spacing w:line="335" w:lineRule="exact"/>
      <w:jc w:val="both"/>
    </w:pPr>
    <w:rPr>
      <w:rFonts w:cs="ＭＳ 明朝"/>
      <w:spacing w:val="4"/>
      <w:kern w:val="0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AA0C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A0C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82B7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82B74"/>
  </w:style>
  <w:style w:type="paragraph" w:styleId="a8">
    <w:name w:val="footer"/>
    <w:basedOn w:val="a"/>
    <w:link w:val="a9"/>
    <w:uiPriority w:val="99"/>
    <w:unhideWhenUsed/>
    <w:rsid w:val="00E82B7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82B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anSoft\DragonSpeech\Program\RTF8R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9FBC8-9891-47DE-8981-6E4485358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116</TotalTime>
  <Pages>5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入札書・委任状</vt:lpstr>
    </vt:vector>
  </TitlesOfParts>
  <Company>沖縄県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入札書・委任状</dc:title>
  <dc:creator>沖縄県</dc:creator>
  <cp:lastModifiedBy>川武 勉</cp:lastModifiedBy>
  <cp:revision>49</cp:revision>
  <cp:lastPrinted>2020-09-30T01:49:00Z</cp:lastPrinted>
  <dcterms:created xsi:type="dcterms:W3CDTF">2013-02-23T00:20:00Z</dcterms:created>
  <dcterms:modified xsi:type="dcterms:W3CDTF">2026-06-12T02:39:00Z</dcterms:modified>
</cp:coreProperties>
</file>